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both"/>
      </w:pP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806225920" behindDoc="0" locked="0" layoutInCell="1" allowOverlap="1">
                <wp:simplePos x="0" y="0"/>
                <wp:positionH relativeFrom="column">
                  <wp:posOffset>4271010</wp:posOffset>
                </wp:positionH>
                <wp:positionV relativeFrom="paragraph">
                  <wp:posOffset>2147570</wp:posOffset>
                </wp:positionV>
                <wp:extent cx="121285" cy="115570"/>
                <wp:effectExtent l="4445" t="4445" r="7620" b="13335"/>
                <wp:wrapNone/>
                <wp:docPr id="28" name="流程图: 联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285" cy="115570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0" type="#_x0000_t120" style="position:absolute;left:0pt;margin-left:336.3pt;margin-top:169.1pt;height:9.1pt;width:9.55pt;z-index:806225920;mso-width-relative:page;mso-height-relative:page;" fillcolor="#FF0000" filled="t" stroked="t" coordsize="21600,21600" o:gfxdata="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I1FbEtsAAAALAQAADwAAAAAAAAABACAAAAAiAAAAZHJzL2Rvd25yZXYueG1s&#10;UEsBAhQAFAAAAAgAh07iQIz+eL71AQAA4AMAAA4AAAAAAAAAAQAgAAAAKgEAAGRycy9lMm9Eb2Mu&#10;eG1sUEsFBgAAAAAGAAYAWQEAAJEFAAAAAA==&#10;">
                <v:fill on="t" focussize="0,0"/>
                <v:stroke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157699584" behindDoc="0" locked="0" layoutInCell="1" allowOverlap="1">
                <wp:simplePos x="0" y="0"/>
                <wp:positionH relativeFrom="column">
                  <wp:posOffset>4523105</wp:posOffset>
                </wp:positionH>
                <wp:positionV relativeFrom="paragraph">
                  <wp:posOffset>1791970</wp:posOffset>
                </wp:positionV>
                <wp:extent cx="979170" cy="276225"/>
                <wp:effectExtent l="210820" t="6350" r="10160" b="174625"/>
                <wp:wrapNone/>
                <wp:docPr id="27" name="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9170" cy="276225"/>
                        </a:xfrm>
                        <a:prstGeom prst="wedgeRectCallout">
                          <a:avLst>
                            <a:gd name="adj1" fmla="val -66519"/>
                            <a:gd name="adj2" fmla="val 100344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FFFF" w:themeColor="background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项目拟建地</w:t>
                            </w: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 228" o:spid="_x0000_s1026" o:spt="61" type="#_x0000_t61" style="position:absolute;left:0pt;margin-left:356.15pt;margin-top:141.1pt;height:21.75pt;width:77.1pt;z-index:-1137267712;v-text-anchor:middle;mso-width-relative:page;mso-height-relative:page;" fillcolor="#FFFFFF [3201]" filled="t" stroked="t" coordsize="21600,21600" o:gfxdata="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/xRyidkAAAALAQAADwAAAAAAAAABACAAAAAiAAAAZHJzL2Rvd25yZXYueG1s&#10;UEsBAhQAFAAAAAgAh07iQHEpyEb3AQAA/AMAAA4AAAAAAAAAAQAgAAAAKAEAAGRycy9lMm9Eb2Mu&#10;eG1sUEsFBgAAAAAGAAYAWQEAAJEFAAAAAA==&#10;" adj="-3568,32474">
                <v:fill on="t" focussize="0,0"/>
                <v:stroke weight="1pt" color="#70AD47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FFFF" w:themeColor="background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项目拟建地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60864000" behindDoc="0" locked="0" layoutInCell="1" allowOverlap="1">
            <wp:simplePos x="0" y="0"/>
            <wp:positionH relativeFrom="column">
              <wp:posOffset>7612380</wp:posOffset>
            </wp:positionH>
            <wp:positionV relativeFrom="paragraph">
              <wp:posOffset>38735</wp:posOffset>
            </wp:positionV>
            <wp:extent cx="1130300" cy="817245"/>
            <wp:effectExtent l="0" t="0" r="12700" b="1905"/>
            <wp:wrapNone/>
            <wp:docPr id="26" name="图片 6" descr="邵阳县风玫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 descr="邵阳县风玫瑰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817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w:drawing>
          <wp:inline distT="0" distB="0" distL="114300" distR="114300">
            <wp:extent cx="8753475" cy="4497070"/>
            <wp:effectExtent l="0" t="0" r="9525" b="17780"/>
            <wp:docPr id="29" name="图片 3" descr="附图-地理位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" descr="附图-地理位置图"/>
                    <pic:cNvPicPr>
                      <a:picLocks noChangeAspect="1"/>
                    </pic:cNvPicPr>
                  </pic:nvPicPr>
                  <pic:blipFill>
                    <a:blip r:embed="rId5"/>
                    <a:srcRect t="10481" b="8734"/>
                    <a:stretch>
                      <a:fillRect/>
                    </a:stretch>
                  </pic:blipFill>
                  <pic:spPr>
                    <a:xfrm>
                      <a:off x="0" y="0"/>
                      <a:ext cx="8753475" cy="4497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宋体" w:hAnsi="宋体" w:eastAsia="宋体" w:cs="宋体"/>
          <w:b/>
          <w:sz w:val="24"/>
        </w:rPr>
      </w:pPr>
      <w:r>
        <w:rPr>
          <w:rFonts w:hint="eastAsia" w:ascii="宋体" w:hAnsi="宋体" w:eastAsia="宋体" w:cs="宋体"/>
          <w:b/>
          <w:sz w:val="24"/>
        </w:rPr>
        <w:t>附图1  项目地理位置</w:t>
      </w:r>
      <w:r>
        <w:rPr>
          <w:rFonts w:hint="eastAsia" w:ascii="宋体" w:hAnsi="宋体" w:eastAsia="宋体" w:cs="宋体"/>
          <w:b/>
          <w:sz w:val="24"/>
          <w:lang w:eastAsia="zh-CN"/>
        </w:rPr>
        <w:t>示意</w:t>
      </w:r>
      <w:r>
        <w:rPr>
          <w:rFonts w:hint="eastAsia" w:ascii="宋体" w:hAnsi="宋体" w:eastAsia="宋体" w:cs="宋体"/>
          <w:b/>
          <w:sz w:val="24"/>
        </w:rPr>
        <w:t>图</w: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1209562112" behindDoc="0" locked="0" layoutInCell="1" allowOverlap="1">
                <wp:simplePos x="0" y="0"/>
                <wp:positionH relativeFrom="column">
                  <wp:posOffset>3427095</wp:posOffset>
                </wp:positionH>
                <wp:positionV relativeFrom="paragraph">
                  <wp:posOffset>2468245</wp:posOffset>
                </wp:positionV>
                <wp:extent cx="57150" cy="333375"/>
                <wp:effectExtent l="34290" t="0" r="22860" b="9525"/>
                <wp:wrapNone/>
                <wp:docPr id="56" name="直接箭头连接符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150" cy="333375"/>
                        </a:xfrm>
                        <a:prstGeom prst="straightConnector1">
                          <a:avLst/>
                        </a:prstGeom>
                        <a:ln>
                          <a:tailEnd type="arrow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69.85pt;margin-top:194.35pt;height:26.25pt;width:4.5pt;z-index:1209562112;mso-width-relative:page;mso-height-relative:page;" filled="f" stroked="t" coordsize="21600,21600" o:gfxdata="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CKLW/82QAAAAsBAAAPAAAAAAAAAAEAIAAAACIAAABkcnMvZG93&#10;bnJldi54bWxQSwECFAAUAAAACACHTuJAAkrYWP8BAAC7AwAADgAAAAAAAAABACAAAAAoAQAAZHJz&#10;L2Uyb0RvYy54bWxQSwUGAAAAAAYABgBZAQAAmQUAAAAA&#10;">
                <v:fill on="f" focussize="0,0"/>
                <v:stroke weight="0.5pt" color="#000000 [3200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752463872" behindDoc="0" locked="0" layoutInCell="1" allowOverlap="1">
                <wp:simplePos x="0" y="0"/>
                <wp:positionH relativeFrom="column">
                  <wp:posOffset>7524750</wp:posOffset>
                </wp:positionH>
                <wp:positionV relativeFrom="paragraph">
                  <wp:posOffset>4598670</wp:posOffset>
                </wp:positionV>
                <wp:extent cx="76200" cy="198120"/>
                <wp:effectExtent l="5715" t="25400" r="13335" b="5080"/>
                <wp:wrapNone/>
                <wp:docPr id="91" name="自选图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198120"/>
                        </a:xfrm>
                        <a:prstGeom prst="flowChartExtract">
                          <a:avLst/>
                        </a:prstGeom>
                        <a:solidFill>
                          <a:srgbClr val="00CCFF"/>
                        </a:solidFill>
                        <a:ln w="9525" cap="flat" cmpd="sng">
                          <a:solidFill>
                            <a:srgbClr val="00CC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19" o:spid="_x0000_s1026" o:spt="127" type="#_x0000_t127" style="position:absolute;left:0pt;flip:x;margin-left:592.5pt;margin-top:362.1pt;height:15.6pt;width:6pt;z-index:-1542503424;mso-width-relative:page;mso-height-relative:page;" fillcolor="#00CCFF" filled="t" stroked="t" coordsize="21600,21600" o:gfxdata="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/6blT3AAAAA0BAAAPAAAAAAAAAAEAIAAAACIAAABkcnMv&#10;ZG93bnJldi54bWxQSwECFAAUAAAACACHTuJAj1bnYv8BAAD6AwAADgAAAAAAAAABACAAAAArAQAA&#10;ZHJzL2Uyb0RvYy54bWxQSwUGAAAAAAYABgBZAQAAnAUAAAAA&#10;">
                <v:fill on="t" focussize="0,0"/>
                <v:stroke color="#00CCFF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752429056" behindDoc="0" locked="0" layoutInCell="1" allowOverlap="1">
                <wp:simplePos x="0" y="0"/>
                <wp:positionH relativeFrom="column">
                  <wp:posOffset>7287260</wp:posOffset>
                </wp:positionH>
                <wp:positionV relativeFrom="paragraph">
                  <wp:posOffset>4478020</wp:posOffset>
                </wp:positionV>
                <wp:extent cx="1561465" cy="385445"/>
                <wp:effectExtent l="4445" t="4445" r="15240" b="10160"/>
                <wp:wrapNone/>
                <wp:docPr id="92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1465" cy="385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ind w:firstLine="420" w:firstLineChars="200"/>
                              <w:rPr>
                                <w:rFonts w:hint="eastAsia"/>
                                <w:w w:val="9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 ：声环境监测点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6" o:spid="_x0000_s1026" o:spt="1" style="position:absolute;left:0pt;margin-left:573.8pt;margin-top:352.6pt;height:30.35pt;width:122.95pt;z-index:-1542538240;mso-width-relative:page;mso-height-relative:page;" fillcolor="#FFFFFF" filled="t" stroked="t" coordsize="21600,21600" o:gfxdata="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LlJaM3aAAAADQEAAA8AAAAAAAAAAQAgAAAAIgAAAGRycy9kb3ducmV2LnhtbFBLAQIUABQAAAAI&#10;AIdO4kAx2GHa6wEAAOsDAAAOAAAAAAAAAAEAIAAAACkBAABkcnMvZTJvRG9jLnhtbFBLBQYAAAAA&#10;BgAGAFkBAACGBQAAAAA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firstLine="420" w:firstLineChars="200"/>
                        <w:rPr>
                          <w:rFonts w:hint="eastAsia"/>
                          <w:w w:val="9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</w:rPr>
                        <w:t xml:space="preserve"> ：声环境监测点</w:t>
                      </w:r>
                    </w:p>
                    <w:p>
                      <w:pPr>
                        <w:spacing w:line="360" w:lineRule="auto"/>
                        <w:rPr>
                          <w:rFonts w:hint="eastAsia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3714882560" behindDoc="0" locked="0" layoutInCell="1" allowOverlap="1">
            <wp:simplePos x="0" y="0"/>
            <wp:positionH relativeFrom="column">
              <wp:posOffset>7722235</wp:posOffset>
            </wp:positionH>
            <wp:positionV relativeFrom="paragraph">
              <wp:posOffset>59055</wp:posOffset>
            </wp:positionV>
            <wp:extent cx="1130300" cy="817245"/>
            <wp:effectExtent l="0" t="0" r="12700" b="1905"/>
            <wp:wrapNone/>
            <wp:docPr id="93" name="图片 93" descr="邵阳县风玫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邵阳县风玫瑰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817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829708288" behindDoc="0" locked="0" layoutInCell="1" allowOverlap="1">
                <wp:simplePos x="0" y="0"/>
                <wp:positionH relativeFrom="column">
                  <wp:posOffset>4495800</wp:posOffset>
                </wp:positionH>
                <wp:positionV relativeFrom="paragraph">
                  <wp:posOffset>3274695</wp:posOffset>
                </wp:positionV>
                <wp:extent cx="76200" cy="198120"/>
                <wp:effectExtent l="5715" t="25400" r="13335" b="5080"/>
                <wp:wrapNone/>
                <wp:docPr id="94" name="自选图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198120"/>
                        </a:xfrm>
                        <a:prstGeom prst="flowChartExtract">
                          <a:avLst/>
                        </a:prstGeom>
                        <a:solidFill>
                          <a:srgbClr val="00CCFF"/>
                        </a:solidFill>
                        <a:ln w="9525" cap="flat" cmpd="sng">
                          <a:solidFill>
                            <a:srgbClr val="00CC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19" o:spid="_x0000_s1026" o:spt="127" type="#_x0000_t127" style="position:absolute;left:0pt;flip:x;margin-left:354pt;margin-top:257.85pt;height:15.6pt;width:6pt;z-index:829708288;mso-width-relative:page;mso-height-relative:page;" fillcolor="#00CCFF" filled="t" stroked="t" coordsize="21600,21600" o:gfxdata="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81iav2wAAAAsBAAAPAAAAAAAAAAEAIAAAACIAAABkcnMv&#10;ZG93bnJldi54bWxQSwECFAAUAAAACACHTuJA6sZWNAACAAD6AwAADgAAAAAAAAABACAAAAAqAQAA&#10;ZHJzL2Uyb0RvYy54bWxQSwUGAAAAAAYABgBZAQAAnAUAAAAA&#10;">
                <v:fill on="t" focussize="0,0"/>
                <v:stroke color="#00CCFF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1799032832" behindDoc="0" locked="0" layoutInCell="1" allowOverlap="1">
                <wp:simplePos x="0" y="0"/>
                <wp:positionH relativeFrom="column">
                  <wp:posOffset>4274820</wp:posOffset>
                </wp:positionH>
                <wp:positionV relativeFrom="paragraph">
                  <wp:posOffset>2439670</wp:posOffset>
                </wp:positionV>
                <wp:extent cx="771525" cy="933450"/>
                <wp:effectExtent l="7620" t="6350" r="20955" b="12700"/>
                <wp:wrapNone/>
                <wp:docPr id="95" name="任意多边形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933450"/>
                        </a:xfrm>
                        <a:custGeom>
                          <a:avLst/>
                          <a:gdLst>
                            <a:gd name="connisteX0" fmla="*/ 0 w 771525"/>
                            <a:gd name="connsiteY0" fmla="*/ 685800 h 933450"/>
                            <a:gd name="connisteX1" fmla="*/ 533400 w 771525"/>
                            <a:gd name="connsiteY1" fmla="*/ 933450 h 933450"/>
                            <a:gd name="connisteX2" fmla="*/ 771525 w 771525"/>
                            <a:gd name="connsiteY2" fmla="*/ 0 h 933450"/>
                            <a:gd name="connisteX3" fmla="*/ 228600 w 771525"/>
                            <a:gd name="connsiteY3" fmla="*/ 0 h 933450"/>
                            <a:gd name="connisteX4" fmla="*/ 0 w 771525"/>
                            <a:gd name="connsiteY4" fmla="*/ 685800 h 9334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771525" h="933450">
                              <a:moveTo>
                                <a:pt x="0" y="685800"/>
                              </a:moveTo>
                              <a:lnTo>
                                <a:pt x="533400" y="933450"/>
                              </a:lnTo>
                              <a:lnTo>
                                <a:pt x="771525" y="0"/>
                              </a:lnTo>
                              <a:lnTo>
                                <a:pt x="228600" y="0"/>
                              </a:lnTo>
                              <a:lnTo>
                                <a:pt x="0" y="68580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36.6pt;margin-top:192.1pt;height:73.5pt;width:60.75pt;z-index:1799032832;mso-width-relative:page;mso-height-relative:page;" filled="f" stroked="t" coordsize="771525,933450" o:gfxdata="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" path="m0,685800l533400,933450,771525,0,228600,0,0,685800xe">
                <v:path o:connectlocs="0,685800;533400,933450;771525,0;228600,0;0,685800" o:connectangles="0,0,0,0,0"/>
                <v:fill on="f" focussize="0,0"/>
                <v:stroke weight="1pt" color="#ED7D31 [3205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844833792" behindDoc="0" locked="0" layoutInCell="1" allowOverlap="1">
                <wp:simplePos x="0" y="0"/>
                <wp:positionH relativeFrom="column">
                  <wp:posOffset>5123180</wp:posOffset>
                </wp:positionH>
                <wp:positionV relativeFrom="paragraph">
                  <wp:posOffset>2039620</wp:posOffset>
                </wp:positionV>
                <wp:extent cx="645795" cy="276225"/>
                <wp:effectExtent l="152400" t="6350" r="20955" b="174625"/>
                <wp:wrapNone/>
                <wp:docPr id="96" name="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5795" cy="276225"/>
                        </a:xfrm>
                        <a:prstGeom prst="wedgeRectCallout">
                          <a:avLst>
                            <a:gd name="adj1" fmla="val -66519"/>
                            <a:gd name="adj2" fmla="val 100344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FFFF" w:themeColor="background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东组团</w:t>
                            </w: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 228" o:spid="_x0000_s1026" o:spt="61" type="#_x0000_t61" style="position:absolute;left:0pt;margin-left:403.4pt;margin-top:160.6pt;height:21.75pt;width:50.85pt;z-index:844833792;v-text-anchor:middle;mso-width-relative:page;mso-height-relative:page;" fillcolor="#FFFFFF [3201]" filled="t" stroked="t" coordsize="21600,21600" o:gfxdata="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GJZzBDZAAAACwEAAA8AAAAAAAAAAQAgAAAAIgAAAGRycy9kb3ducmV2Lnht&#10;bFBLAQIUABQAAAAIAIdO4kCP5VpN+AEAAPwDAAAOAAAAAAAAAAEAIAAAACgBAABkcnMvZTJvRG9j&#10;LnhtbFBLBQYAAAAABgAGAFkBAACSBQAAAAA=&#10;" adj="-3568,32474">
                <v:fill on="t" focussize="0,0"/>
                <v:stroke weight="1pt" color="#70AD47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FFFF" w:themeColor="background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东组团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827514880" behindDoc="0" locked="0" layoutInCell="1" allowOverlap="1">
                <wp:simplePos x="0" y="0"/>
                <wp:positionH relativeFrom="column">
                  <wp:posOffset>4238625</wp:posOffset>
                </wp:positionH>
                <wp:positionV relativeFrom="paragraph">
                  <wp:posOffset>2646045</wp:posOffset>
                </wp:positionV>
                <wp:extent cx="76200" cy="198120"/>
                <wp:effectExtent l="5715" t="25400" r="13335" b="5080"/>
                <wp:wrapNone/>
                <wp:docPr id="97" name="自选图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198120"/>
                        </a:xfrm>
                        <a:prstGeom prst="flowChartExtract">
                          <a:avLst/>
                        </a:prstGeom>
                        <a:solidFill>
                          <a:srgbClr val="00CCFF"/>
                        </a:solidFill>
                        <a:ln w="9525" cap="flat" cmpd="sng">
                          <a:solidFill>
                            <a:srgbClr val="00CC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19" o:spid="_x0000_s1026" o:spt="127" type="#_x0000_t127" style="position:absolute;left:0pt;flip:x;margin-left:333.75pt;margin-top:208.35pt;height:15.6pt;width:6pt;z-index:827514880;mso-width-relative:page;mso-height-relative:page;" fillcolor="#00CCFF" filled="t" stroked="t" coordsize="21600,21600" o:gfxdata="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JleLlfbAAAACwEAAA8AAAAAAAAAAQAgAAAAIgAAAGRycy9k&#10;b3ducmV2LnhtbFBLAQIUABQAAAAIAIdO4kDJtjkG/wEAAPoDAAAOAAAAAAAAAAEAIAAAACoBAABk&#10;cnMvZTJvRG9jLnhtbFBLBQYAAAAABgAGAFkBAACbBQAAAAA=&#10;">
                <v:fill on="t" focussize="0,0"/>
                <v:stroke color="#00CCFF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828611584" behindDoc="0" locked="0" layoutInCell="1" allowOverlap="1">
                <wp:simplePos x="0" y="0"/>
                <wp:positionH relativeFrom="column">
                  <wp:posOffset>4695825</wp:posOffset>
                </wp:positionH>
                <wp:positionV relativeFrom="paragraph">
                  <wp:posOffset>2188845</wp:posOffset>
                </wp:positionV>
                <wp:extent cx="76200" cy="198120"/>
                <wp:effectExtent l="5715" t="25400" r="13335" b="5080"/>
                <wp:wrapNone/>
                <wp:docPr id="98" name="自选图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198120"/>
                        </a:xfrm>
                        <a:prstGeom prst="flowChartExtract">
                          <a:avLst/>
                        </a:prstGeom>
                        <a:solidFill>
                          <a:srgbClr val="00CCFF"/>
                        </a:solidFill>
                        <a:ln w="9525" cap="flat" cmpd="sng">
                          <a:solidFill>
                            <a:srgbClr val="00CC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19" o:spid="_x0000_s1026" o:spt="127" type="#_x0000_t127" style="position:absolute;left:0pt;flip:x;margin-left:369.75pt;margin-top:172.35pt;height:15.6pt;width:6pt;z-index:828611584;mso-width-relative:page;mso-height-relative:page;" fillcolor="#00CCFF" filled="t" stroked="t" coordsize="21600,21600" o:gfxdata="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BBSD/b3AAAAAsBAAAPAAAAAAAAAAEAIAAAACIAAABkcnMv&#10;ZG93bnJldi54bWxQSwECFAAUAAAACACHTuJAZgbr/f8BAAD6AwAADgAAAAAAAAABACAAAAArAQAA&#10;ZHJzL2Uyb0RvYy54bWxQSwUGAAAAAAYABgBZAQAAnAUAAAAA&#10;">
                <v:fill on="t" focussize="0,0"/>
                <v:stroke color="#00CCFF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830804992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2722245</wp:posOffset>
                </wp:positionV>
                <wp:extent cx="76200" cy="198120"/>
                <wp:effectExtent l="5715" t="25400" r="13335" b="5080"/>
                <wp:wrapNone/>
                <wp:docPr id="99" name="自选图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198120"/>
                        </a:xfrm>
                        <a:prstGeom prst="flowChartExtract">
                          <a:avLst/>
                        </a:prstGeom>
                        <a:solidFill>
                          <a:srgbClr val="00CCFF"/>
                        </a:solidFill>
                        <a:ln w="9525" cap="flat" cmpd="sng">
                          <a:solidFill>
                            <a:srgbClr val="00CC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19" o:spid="_x0000_s1026" o:spt="127" type="#_x0000_t127" style="position:absolute;left:0pt;flip:x;margin-left:396pt;margin-top:214.35pt;height:15.6pt;width:6pt;z-index:830804992;mso-width-relative:page;mso-height-relative:page;" fillcolor="#00CCFF" filled="t" stroked="t" coordsize="21600,21600" o:gfxdata="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AjgH0S3AAAAAsBAAAPAAAAAAAAAAEAIAAAACIAAABkcnMv&#10;ZG93bnJldi54bWxQSwECFAAUAAAACACHTuJAuCvhWv8BAAD6AwAADgAAAAAAAAABACAAAAArAQAA&#10;ZHJzL2Uyb0RvYy54bWxQSwUGAAAAAAYABgBZAQAAnAUAAAAA&#10;">
                <v:fill on="t" focussize="0,0"/>
                <v:stroke color="#00CCFF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858885" cy="4819650"/>
            <wp:effectExtent l="0" t="0" r="1841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  <w:sz w:val="28"/>
          <w:szCs w:val="28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1343224832" behindDoc="0" locked="0" layoutInCell="1" allowOverlap="1">
                <wp:simplePos x="0" y="0"/>
                <wp:positionH relativeFrom="column">
                  <wp:posOffset>7191375</wp:posOffset>
                </wp:positionH>
                <wp:positionV relativeFrom="paragraph">
                  <wp:posOffset>3141345</wp:posOffset>
                </wp:positionV>
                <wp:extent cx="76200" cy="198120"/>
                <wp:effectExtent l="5715" t="25400" r="13335" b="5080"/>
                <wp:wrapNone/>
                <wp:docPr id="100" name="自选图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198120"/>
                        </a:xfrm>
                        <a:prstGeom prst="flowChartExtract">
                          <a:avLst/>
                        </a:prstGeom>
                        <a:solidFill>
                          <a:srgbClr val="00CCFF"/>
                        </a:solidFill>
                        <a:ln w="9525" cap="flat" cmpd="sng">
                          <a:solidFill>
                            <a:srgbClr val="00CC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19" o:spid="_x0000_s1026" o:spt="127" type="#_x0000_t127" style="position:absolute;left:0pt;flip:x;margin-left:566.25pt;margin-top:247.35pt;height:15.6pt;width:6pt;z-index:1343224832;mso-width-relative:page;mso-height-relative:page;" fillcolor="#00CCFF" filled="t" stroked="t" coordsize="21600,21600" o:gfxdata="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IYf413dAAAADQEAAA8AAAAAAAAAAQAgAAAAIgAAAGRy&#10;cy9kb3ducmV2LnhtbFBLAQIUABQAAAAIAIdO4kCbYrrWAAIAAPsDAAAOAAAAAAAAAAEAIAAAACwB&#10;AABkcnMvZTJvRG9jLnhtbFBLBQYAAAAABgAGAFkBAACeBQAAAAA=&#10;">
                <v:fill on="t" focussize="0,0"/>
                <v:stroke color="#00CCFF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1342128128" behindDoc="0" locked="0" layoutInCell="1" allowOverlap="1">
                <wp:simplePos x="0" y="0"/>
                <wp:positionH relativeFrom="column">
                  <wp:posOffset>7400925</wp:posOffset>
                </wp:positionH>
                <wp:positionV relativeFrom="paragraph">
                  <wp:posOffset>2055495</wp:posOffset>
                </wp:positionV>
                <wp:extent cx="76200" cy="198120"/>
                <wp:effectExtent l="5715" t="25400" r="13335" b="5080"/>
                <wp:wrapNone/>
                <wp:docPr id="101" name="自选图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198120"/>
                        </a:xfrm>
                        <a:prstGeom prst="flowChartExtract">
                          <a:avLst/>
                        </a:prstGeom>
                        <a:solidFill>
                          <a:srgbClr val="00CCFF"/>
                        </a:solidFill>
                        <a:ln w="9525" cap="flat" cmpd="sng">
                          <a:solidFill>
                            <a:srgbClr val="00CC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19" o:spid="_x0000_s1026" o:spt="127" type="#_x0000_t127" style="position:absolute;left:0pt;flip:x;margin-left:582.75pt;margin-top:161.85pt;height:15.6pt;width:6pt;z-index:1342128128;mso-width-relative:page;mso-height-relative:page;" fillcolor="#00CCFF" filled="t" stroked="t" coordsize="21600,21600" o:gfxdata="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ClVcTrdAAAADQEAAA8AAAAAAAAAAQAgAAAAIgAAAGRy&#10;cy9kb3ducmV2LnhtbFBLAQIUABQAAAAIAIdO4kBFT7BxAAIAAPsDAAAOAAAAAAAAAAEAIAAAACwB&#10;AABkcnMvZTJvRG9jLnhtbFBLBQYAAAAABgAGAFkBAACeBQAAAAA=&#10;">
                <v:fill on="t" focussize="0,0"/>
                <v:stroke color="#00CCFF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1340372992" behindDoc="0" locked="0" layoutInCell="1" allowOverlap="1">
                <wp:simplePos x="0" y="0"/>
                <wp:positionH relativeFrom="column">
                  <wp:posOffset>1238250</wp:posOffset>
                </wp:positionH>
                <wp:positionV relativeFrom="paragraph">
                  <wp:posOffset>2055495</wp:posOffset>
                </wp:positionV>
                <wp:extent cx="76200" cy="198120"/>
                <wp:effectExtent l="5715" t="25400" r="13335" b="5080"/>
                <wp:wrapNone/>
                <wp:docPr id="102" name="自选图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198120"/>
                        </a:xfrm>
                        <a:prstGeom prst="flowChartExtract">
                          <a:avLst/>
                        </a:prstGeom>
                        <a:solidFill>
                          <a:srgbClr val="00CCFF"/>
                        </a:solidFill>
                        <a:ln w="9525" cap="flat" cmpd="sng">
                          <a:solidFill>
                            <a:srgbClr val="00CC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19" o:spid="_x0000_s1026" o:spt="127" type="#_x0000_t127" style="position:absolute;left:0pt;flip:x;margin-left:97.5pt;margin-top:161.85pt;height:15.6pt;width:6pt;z-index:1340372992;mso-width-relative:page;mso-height-relative:page;" fillcolor="#00CCFF" filled="t" stroked="t" coordsize="21600,21600" o:gfxdata="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8lZVe2wAAAAsBAAAPAAAAAAAAAAEAIAAAACIAAABkcnMv&#10;ZG93bnJldi54bWxQSwECFAAUAAAACACHTuJAZj/fQwACAAD7AwAADgAAAAAAAAABACAAAAAqAQAA&#10;ZHJzL2Uyb0RvYy54bWxQSwUGAAAAAAYABgBZAQAAnAUAAAAA&#10;">
                <v:fill on="t" focussize="0,0"/>
                <v:stroke color="#00CCFF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1340044288" behindDoc="0" locked="0" layoutInCell="1" allowOverlap="1">
                <wp:simplePos x="0" y="0"/>
                <wp:positionH relativeFrom="column">
                  <wp:posOffset>7086600</wp:posOffset>
                </wp:positionH>
                <wp:positionV relativeFrom="paragraph">
                  <wp:posOffset>4636770</wp:posOffset>
                </wp:positionV>
                <wp:extent cx="76200" cy="198120"/>
                <wp:effectExtent l="5715" t="25400" r="13335" b="5080"/>
                <wp:wrapNone/>
                <wp:docPr id="103" name="自选图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198120"/>
                        </a:xfrm>
                        <a:prstGeom prst="flowChartExtract">
                          <a:avLst/>
                        </a:prstGeom>
                        <a:solidFill>
                          <a:srgbClr val="00CCFF"/>
                        </a:solidFill>
                        <a:ln w="9525" cap="flat" cmpd="sng">
                          <a:solidFill>
                            <a:srgbClr val="00CC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19" o:spid="_x0000_s1026" o:spt="127" type="#_x0000_t127" style="position:absolute;left:0pt;flip:x;margin-left:558pt;margin-top:365.1pt;height:15.6pt;width:6pt;z-index:1340044288;mso-width-relative:page;mso-height-relative:page;" fillcolor="#00CCFF" filled="t" stroked="t" coordsize="21600,21600" o:gfxdata="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iLpbYNwAAAANAQAADwAAAAAAAAABACAAAAAiAAAAZHJz&#10;L2Rvd25yZXYueG1sUEsBAhQAFAAAAAgAh07iQLgS1eQAAgAA+wMAAA4AAAAAAAAAAQAgAAAAKwEA&#10;AGRycy9lMm9Eb2MueG1sUEsFBgAAAAAGAAYAWQEAAJ0FAAAAAA==&#10;">
                <v:fill on="t" focussize="0,0"/>
                <v:stroke color="#00CCFF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1340009472" behindDoc="0" locked="0" layoutInCell="1" allowOverlap="1">
                <wp:simplePos x="0" y="0"/>
                <wp:positionH relativeFrom="column">
                  <wp:posOffset>6934835</wp:posOffset>
                </wp:positionH>
                <wp:positionV relativeFrom="paragraph">
                  <wp:posOffset>4249420</wp:posOffset>
                </wp:positionV>
                <wp:extent cx="1913890" cy="661670"/>
                <wp:effectExtent l="4445" t="5080" r="5715" b="19050"/>
                <wp:wrapNone/>
                <wp:docPr id="104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3890" cy="661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 大坝溪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   ：声环境监测点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eastAsia"/>
                                <w:w w:val="9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w w:val="90"/>
                                <w:sz w:val="18"/>
                                <w:szCs w:val="18"/>
                              </w:rPr>
                              <w:t>大气环境、水环境质量现状均为引用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6" o:spid="_x0000_s1026" o:spt="1" style="position:absolute;left:0pt;margin-left:546.05pt;margin-top:334.6pt;height:52.1pt;width:150.7pt;z-index:1340009472;mso-width-relative:page;mso-height-relative:page;" fillcolor="#FFFFFF" filled="t" stroked="t" coordsize="21600,21600" o:gfxdata="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t81PUNoAAAANAQAADwAAAAAAAAABACAAAAAiAAAAZHJzL2Rvd25yZXYueG1sUEsBAhQA&#10;FAAAAAgAh07iQJSPodTwAQAA7AMAAA4AAAAAAAAAAQAgAAAAKQEAAGRycy9lMm9Eb2MueG1sUEsF&#10;BgAAAAAGAAYAWQEAAIs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   大坝溪</w:t>
                      </w:r>
                    </w:p>
                    <w:p>
                      <w:pPr>
                        <w:spacing w:line="360" w:lineRule="auto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 xml:space="preserve">   ：声环境监测点</w:t>
                      </w:r>
                    </w:p>
                    <w:p>
                      <w:pPr>
                        <w:spacing w:line="360" w:lineRule="auto"/>
                        <w:rPr>
                          <w:rFonts w:hint="eastAsia"/>
                          <w:w w:val="9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w w:val="90"/>
                          <w:sz w:val="18"/>
                          <w:szCs w:val="18"/>
                        </w:rPr>
                        <w:t>大气环境、水环境质量现状均为引用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宋体" w:hAnsi="宋体" w:eastAsia="宋体" w:cs="宋体"/>
          <w:b/>
          <w:sz w:val="24"/>
          <w:szCs w:val="24"/>
        </w:rPr>
        <w:t>附图</w:t>
      </w: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b/>
          <w:sz w:val="24"/>
          <w:szCs w:val="24"/>
        </w:rPr>
        <w:t xml:space="preserve">  </w:t>
      </w:r>
      <w:r>
        <w:rPr>
          <w:rFonts w:hint="eastAsia" w:ascii="宋体" w:hAnsi="宋体" w:eastAsia="宋体" w:cs="宋体"/>
          <w:b/>
          <w:sz w:val="24"/>
          <w:szCs w:val="24"/>
          <w:lang w:eastAsia="zh-CN"/>
        </w:rPr>
        <w:t>项目声环境质量</w:t>
      </w:r>
      <w:r>
        <w:rPr>
          <w:rFonts w:hint="eastAsia" w:ascii="宋体" w:hAnsi="宋体" w:eastAsia="宋体" w:cs="宋体"/>
          <w:b/>
          <w:sz w:val="24"/>
          <w:szCs w:val="24"/>
        </w:rPr>
        <w:t>监测布点</w:t>
      </w:r>
      <w:r>
        <w:rPr>
          <w:rFonts w:hint="eastAsia" w:ascii="宋体" w:hAnsi="宋体" w:eastAsia="宋体" w:cs="宋体"/>
          <w:b/>
          <w:sz w:val="24"/>
          <w:szCs w:val="24"/>
          <w:lang w:eastAsia="zh-CN"/>
        </w:rPr>
        <w:t>示意图</w: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1205088256" behindDoc="0" locked="0" layoutInCell="1" allowOverlap="1">
                <wp:simplePos x="0" y="0"/>
                <wp:positionH relativeFrom="column">
                  <wp:posOffset>7086600</wp:posOffset>
                </wp:positionH>
                <wp:positionV relativeFrom="paragraph">
                  <wp:posOffset>4636770</wp:posOffset>
                </wp:positionV>
                <wp:extent cx="76200" cy="198120"/>
                <wp:effectExtent l="5715" t="25400" r="13335" b="5080"/>
                <wp:wrapNone/>
                <wp:docPr id="63" name="自选图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6200" cy="198120"/>
                        </a:xfrm>
                        <a:prstGeom prst="flowChartExtract">
                          <a:avLst/>
                        </a:prstGeom>
                        <a:solidFill>
                          <a:srgbClr val="00CCFF"/>
                        </a:solidFill>
                        <a:ln w="9525" cap="flat" cmpd="sng">
                          <a:solidFill>
                            <a:srgbClr val="00CC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19" o:spid="_x0000_s1026" o:spt="127" type="#_x0000_t127" style="position:absolute;left:0pt;flip:x;margin-left:558pt;margin-top:365.1pt;height:15.6pt;width:6pt;z-index:1205088256;mso-width-relative:page;mso-height-relative:page;" fillcolor="#00CCFF" filled="t" stroked="t" coordsize="21600,21600" o:gfxdata="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iLpbYNwAAAANAQAADwAAAAAAAAABACAAAAAiAAAAZHJz&#10;L2Rvd25yZXYueG1sUEsBAhQAFAAAAAgAh07iQLtnELEAAgAA+gMAAA4AAAAAAAAAAQAgAAAAKwEA&#10;AGRycy9lMm9Eb2MueG1sUEsFBgAAAAAGAAYAWQEAAJ0FAAAAAA==&#10;">
                <v:fill on="t" focussize="0,0"/>
                <v:stroke color="#00CCFF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1205053440" behindDoc="0" locked="0" layoutInCell="1" allowOverlap="1">
                <wp:simplePos x="0" y="0"/>
                <wp:positionH relativeFrom="column">
                  <wp:posOffset>6934835</wp:posOffset>
                </wp:positionH>
                <wp:positionV relativeFrom="paragraph">
                  <wp:posOffset>4249420</wp:posOffset>
                </wp:positionV>
                <wp:extent cx="1913890" cy="661670"/>
                <wp:effectExtent l="4445" t="5080" r="5715" b="19050"/>
                <wp:wrapNone/>
                <wp:docPr id="64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3890" cy="661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 大坝溪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   ：声环境监测点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eastAsia"/>
                                <w:w w:val="9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w w:val="90"/>
                                <w:sz w:val="18"/>
                                <w:szCs w:val="18"/>
                              </w:rPr>
                              <w:t>大气环境、水环境质量现状均为引用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6" o:spid="_x0000_s1026" o:spt="1" style="position:absolute;left:0pt;margin-left:546.05pt;margin-top:334.6pt;height:52.1pt;width:150.7pt;z-index:1205053440;mso-width-relative:page;mso-height-relative:page;" fillcolor="#FFFFFF" filled="t" stroked="t" coordsize="21600,21600" o:gfxdata="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t81PUNoAAAANAQAADwAAAAAAAAABACAAAAAiAAAAZHJzL2Rvd25yZXYueG1sUEsBAhQA&#10;FAAAAAgAh07iQG0gj4zwAQAA6wMAAA4AAAAAAAAAAQAgAAAAKQEAAGRycy9lMm9Eb2MueG1sUEsF&#10;BgAAAAAGAAYAWQEAAIs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   大坝溪</w:t>
                      </w:r>
                    </w:p>
                    <w:p>
                      <w:pPr>
                        <w:spacing w:line="360" w:lineRule="auto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 xml:space="preserve">   ：声环境监测点</w:t>
                      </w:r>
                    </w:p>
                    <w:p>
                      <w:pPr>
                        <w:spacing w:line="360" w:lineRule="auto"/>
                        <w:rPr>
                          <w:rFonts w:hint="eastAsia"/>
                          <w:w w:val="9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w w:val="90"/>
                          <w:sz w:val="18"/>
                          <w:szCs w:val="18"/>
                        </w:rPr>
                        <w:t>大气环境、水环境质量现状均为引用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4138663936" behindDoc="0" locked="0" layoutInCell="1" allowOverlap="1">
                <wp:simplePos x="0" y="0"/>
                <wp:positionH relativeFrom="column">
                  <wp:posOffset>2745105</wp:posOffset>
                </wp:positionH>
                <wp:positionV relativeFrom="paragraph">
                  <wp:posOffset>2515870</wp:posOffset>
                </wp:positionV>
                <wp:extent cx="1198880" cy="41592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8880" cy="41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21"/>
                                <w:lang w:eastAsia="zh-CN"/>
                              </w:rPr>
                              <w:t>邵阳县第二污水处理厂拟定排污口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6.15pt;margin-top:198.1pt;height:32.75pt;width:94.4pt;z-index:-156303360;mso-width-relative:page;mso-height-relative:page;" filled="f" stroked="f" coordsize="21600,21600" o:gfxdata="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TePbU2QAAAAsBAAAP&#10;AAAAAAAAAAEAIAAAACIAAABkcnMvZG93bnJldi54bWxQSwECFAAUAAAACACHTuJALwYIf6UBAAAv&#10;AwAADgAAAAAAAAABACAAAAAoAQAAZHJzL2Uyb0RvYy54bWxQSwUGAAAAAAYABgBZAQAAP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 w:eastAsiaTheme="minorEastAsia"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Cs w:val="21"/>
                          <w:lang w:eastAsia="zh-CN"/>
                        </w:rPr>
                        <w:t>邵阳县第二污水处理厂拟定排污口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65184" behindDoc="0" locked="0" layoutInCell="1" allowOverlap="1">
                <wp:simplePos x="0" y="0"/>
                <wp:positionH relativeFrom="column">
                  <wp:posOffset>2080895</wp:posOffset>
                </wp:positionH>
                <wp:positionV relativeFrom="paragraph">
                  <wp:posOffset>2596515</wp:posOffset>
                </wp:positionV>
                <wp:extent cx="415290" cy="20637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290" cy="206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FF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FF"/>
                              </w:rPr>
                              <w:t>S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FF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3.85pt;margin-top:204.45pt;height:16.25pt;width:32.7pt;z-index:-2099802112;mso-width-relative:page;mso-height-relative:page;" filled="f" stroked="f" coordsize="21600,21600" o:gfxdata="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Bqn70P2gAAAAsB&#10;AAAPAAAAAAAAAAEAIAAAACIAAABkcnMvZG93bnJldi54bWxQSwECFAAUAAAACACHTuJA35z/sqcB&#10;AAAuAwAADgAAAAAAAAABACAAAAApAQAAZHJzL2Uyb0RvYy54bWxQSwUGAAAAAAYABgBZAQAAQgUA&#10;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FF00FF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FF"/>
                        </w:rPr>
                        <w:t>S</w:t>
                      </w:r>
                      <w:r>
                        <w:rPr>
                          <w:rFonts w:hint="eastAsia"/>
                          <w:b/>
                          <w:bCs/>
                          <w:color w:val="FF00FF"/>
                          <w:vertAlign w:val="subscript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1787207680" behindDoc="0" locked="0" layoutInCell="1" allowOverlap="1">
                <wp:simplePos x="0" y="0"/>
                <wp:positionH relativeFrom="column">
                  <wp:posOffset>2594610</wp:posOffset>
                </wp:positionH>
                <wp:positionV relativeFrom="paragraph">
                  <wp:posOffset>2499995</wp:posOffset>
                </wp:positionV>
                <wp:extent cx="121285" cy="115570"/>
                <wp:effectExtent l="4445" t="4445" r="7620" b="13335"/>
                <wp:wrapNone/>
                <wp:docPr id="3" name="流程图: 联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285" cy="115570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0" type="#_x0000_t120" style="position:absolute;left:0pt;margin-left:204.3pt;margin-top:196.85pt;height:9.1pt;width:9.55pt;z-index:1787207680;mso-width-relative:page;mso-height-relative:page;" fillcolor="#FF0000" filled="t" stroked="t" coordsize="21600,21600" o:gfxdata="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zQOCidsAAAALAQAADwAAAAAAAAABACAAAAAiAAAAZHJzL2Rvd25yZXYueG1s&#10;UEsBAhQAFAAAAAgAh07iQA6pK+71AQAA3gMAAA4AAAAAAAAAAQAgAAAAKgEAAGRycy9lMm9Eb2Mu&#10;eG1sUEsFBgAAAAAGAAYAWQEAAJEFAAAAAA==&#10;">
                <v:fill on="t" focussize="0,0"/>
                <v:stroke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60064" behindDoc="0" locked="0" layoutInCell="1" allowOverlap="1">
                <wp:simplePos x="0" y="0"/>
                <wp:positionH relativeFrom="column">
                  <wp:posOffset>2388870</wp:posOffset>
                </wp:positionH>
                <wp:positionV relativeFrom="paragraph">
                  <wp:posOffset>2642235</wp:posOffset>
                </wp:positionV>
                <wp:extent cx="238125" cy="311785"/>
                <wp:effectExtent l="0" t="0" r="9525" b="12065"/>
                <wp:wrapNone/>
                <wp:docPr id="17" name="直接箭头连接符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8125" cy="311785"/>
                        </a:xfrm>
                        <a:prstGeom prst="straightConnector1">
                          <a:avLst/>
                        </a:prstGeom>
                        <a:ln w="19050" cap="flat" cmpd="sng">
                          <a:solidFill>
                            <a:srgbClr val="FF00FF"/>
                          </a:solidFill>
                          <a:prstDash val="solid"/>
                          <a:headEnd type="triangle" w="sm" len="sm"/>
                          <a:tailEnd type="triangl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88.1pt;margin-top:208.05pt;height:24.55pt;width:18.75pt;z-index:-2099807232;mso-width-relative:page;mso-height-relative:page;" filled="f" stroked="t" coordsize="21600,21600" o:gfxdata="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AB&#10;b0gB2AAAAAsBAAAPAAAAAAAAAAEAIAAAACIAAABkcnMvZG93bnJldi54bWxQSwECFAAUAAAACACH&#10;TuJAqCmbo+sBAACpAwAADgAAAAAAAAABACAAAAAnAQAAZHJzL2Uyb0RvYy54bWxQSwUGAAAAAAYA&#10;BgBZAQAAhAUAAAAA&#10;">
                <v:fill on="f" focussize="0,0"/>
                <v:stroke weight="1.5pt" color="#FF00FF" joinstyle="round" startarrow="block" startarrowwidth="narrow" startarrowlength="short" endarrow="block" endarrowwidth="narrow" endarrowlength="short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sz w:val="28"/>
          <w:szCs w:val="28"/>
        </w:rPr>
        <w:drawing>
          <wp:inline distT="0" distB="0" distL="114300" distR="114300">
            <wp:extent cx="8883650" cy="4875530"/>
            <wp:effectExtent l="0" t="0" r="12700" b="1270"/>
            <wp:docPr id="77" name="图片 2" descr="地表水系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" descr="地表水系图"/>
                    <pic:cNvPicPr>
                      <a:picLocks noChangeAspect="1"/>
                    </pic:cNvPicPr>
                  </pic:nvPicPr>
                  <pic:blipFill>
                    <a:blip r:embed="rId7"/>
                    <a:srcRect b="-332"/>
                    <a:stretch>
                      <a:fillRect/>
                    </a:stretch>
                  </pic:blipFill>
                  <pic:spPr>
                    <a:xfrm>
                      <a:off x="0" y="0"/>
                      <a:ext cx="8883650" cy="4875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66208" behindDoc="0" locked="0" layoutInCell="1" allowOverlap="1">
                <wp:simplePos x="0" y="0"/>
                <wp:positionH relativeFrom="column">
                  <wp:posOffset>2112010</wp:posOffset>
                </wp:positionH>
                <wp:positionV relativeFrom="paragraph">
                  <wp:posOffset>1463040</wp:posOffset>
                </wp:positionV>
                <wp:extent cx="415290" cy="20637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290" cy="206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FF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FF"/>
                              </w:rPr>
                              <w:t>S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FF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6.3pt;margin-top:115.2pt;height:16.25pt;width:32.7pt;z-index:-2099801088;mso-width-relative:page;mso-height-relative:page;" filled="f" stroked="f" coordsize="21600,21600" o:gfxdata="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O12eV3ZAAAACwEA&#10;AA8AAAAAAAAAAQAgAAAAIgAAAGRycy9kb3ducmV2LnhtbFBLAQIUABQAAAAIAIdO4kChk7iTpwEA&#10;AC4DAAAOAAAAAAAAAAEAIAAAACgBAABkcnMvZTJvRG9jLnhtbFBLBQYAAAAABgAGAFkBAABBBQAA&#10;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FF00FF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FF"/>
                        </w:rPr>
                        <w:t>S</w:t>
                      </w:r>
                      <w:r>
                        <w:rPr>
                          <w:rFonts w:hint="eastAsia"/>
                          <w:b/>
                          <w:bCs/>
                          <w:color w:val="FF00FF"/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61088" behindDoc="0" locked="0" layoutInCell="1" allowOverlap="1">
                <wp:simplePos x="0" y="0"/>
                <wp:positionH relativeFrom="column">
                  <wp:posOffset>2131060</wp:posOffset>
                </wp:positionH>
                <wp:positionV relativeFrom="paragraph">
                  <wp:posOffset>1631315</wp:posOffset>
                </wp:positionV>
                <wp:extent cx="635" cy="351155"/>
                <wp:effectExtent l="25400" t="0" r="31115" b="10795"/>
                <wp:wrapNone/>
                <wp:docPr id="19" name="直接箭头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" cy="351155"/>
                        </a:xfrm>
                        <a:prstGeom prst="straightConnector1">
                          <a:avLst/>
                        </a:prstGeom>
                        <a:ln w="19050" cap="flat" cmpd="sng">
                          <a:solidFill>
                            <a:srgbClr val="FF00FF"/>
                          </a:solidFill>
                          <a:prstDash val="solid"/>
                          <a:headEnd type="triangle" w="sm" len="sm"/>
                          <a:tailEnd type="triangl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67.8pt;margin-top:128.45pt;height:27.65pt;width:0.05pt;z-index:-2099806208;mso-width-relative:page;mso-height-relative:page;" filled="f" stroked="t" coordsize="21600,21600" o:gfxdata="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bd+0LNcA&#10;AAALAQAADwAAAAAAAAABACAAAAAiAAAAZHJzL2Rvd25yZXYueG1sUEsBAhQAFAAAAAgAh07iQLme&#10;2zfnAQAApgMAAA4AAAAAAAAAAQAgAAAAJgEAAGRycy9lMm9Eb2MueG1sUEsFBgAAAAAGAAYAWQEA&#10;AH8FAAAAAA==&#10;">
                <v:fill on="f" focussize="0,0"/>
                <v:stroke weight="1.5pt" color="#FF00FF" joinstyle="round" startarrow="block" startarrowwidth="narrow" startarrowlength="short" endarrow="block" endarrowwidth="narrow" endarrowlength="short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56992" behindDoc="0" locked="0" layoutInCell="1" allowOverlap="1">
                <wp:simplePos x="0" y="0"/>
                <wp:positionH relativeFrom="column">
                  <wp:posOffset>5924550</wp:posOffset>
                </wp:positionH>
                <wp:positionV relativeFrom="paragraph">
                  <wp:posOffset>1903095</wp:posOffset>
                </wp:positionV>
                <wp:extent cx="877570" cy="2877185"/>
                <wp:effectExtent l="4445" t="635" r="13335" b="17780"/>
                <wp:wrapNone/>
                <wp:docPr id="68" name="任意多边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7570" cy="287718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382" h="3107">
                              <a:moveTo>
                                <a:pt x="412" y="3107"/>
                              </a:moveTo>
                              <a:cubicBezTo>
                                <a:pt x="433" y="3093"/>
                                <a:pt x="454" y="3080"/>
                                <a:pt x="462" y="3047"/>
                              </a:cubicBezTo>
                              <a:cubicBezTo>
                                <a:pt x="470" y="3014"/>
                                <a:pt x="462" y="2942"/>
                                <a:pt x="462" y="2907"/>
                              </a:cubicBezTo>
                              <a:cubicBezTo>
                                <a:pt x="462" y="2872"/>
                                <a:pt x="467" y="2862"/>
                                <a:pt x="462" y="2837"/>
                              </a:cubicBezTo>
                              <a:cubicBezTo>
                                <a:pt x="457" y="2812"/>
                                <a:pt x="444" y="2787"/>
                                <a:pt x="432" y="2757"/>
                              </a:cubicBezTo>
                              <a:cubicBezTo>
                                <a:pt x="420" y="2727"/>
                                <a:pt x="405" y="2700"/>
                                <a:pt x="392" y="2657"/>
                              </a:cubicBezTo>
                              <a:cubicBezTo>
                                <a:pt x="379" y="2614"/>
                                <a:pt x="365" y="2566"/>
                                <a:pt x="352" y="2497"/>
                              </a:cubicBezTo>
                              <a:cubicBezTo>
                                <a:pt x="339" y="2428"/>
                                <a:pt x="295" y="2284"/>
                                <a:pt x="312" y="2242"/>
                              </a:cubicBezTo>
                              <a:cubicBezTo>
                                <a:pt x="329" y="2200"/>
                                <a:pt x="408" y="2229"/>
                                <a:pt x="452" y="2242"/>
                              </a:cubicBezTo>
                              <a:cubicBezTo>
                                <a:pt x="496" y="2255"/>
                                <a:pt x="545" y="2317"/>
                                <a:pt x="578" y="2317"/>
                              </a:cubicBezTo>
                              <a:cubicBezTo>
                                <a:pt x="611" y="2317"/>
                                <a:pt x="641" y="2285"/>
                                <a:pt x="652" y="2242"/>
                              </a:cubicBezTo>
                              <a:cubicBezTo>
                                <a:pt x="663" y="2199"/>
                                <a:pt x="654" y="2118"/>
                                <a:pt x="642" y="2057"/>
                              </a:cubicBezTo>
                              <a:cubicBezTo>
                                <a:pt x="630" y="1996"/>
                                <a:pt x="600" y="1944"/>
                                <a:pt x="578" y="1877"/>
                              </a:cubicBezTo>
                              <a:cubicBezTo>
                                <a:pt x="556" y="1810"/>
                                <a:pt x="551" y="1718"/>
                                <a:pt x="512" y="1656"/>
                              </a:cubicBezTo>
                              <a:cubicBezTo>
                                <a:pt x="473" y="1594"/>
                                <a:pt x="409" y="1521"/>
                                <a:pt x="342" y="1504"/>
                              </a:cubicBezTo>
                              <a:cubicBezTo>
                                <a:pt x="275" y="1487"/>
                                <a:pt x="159" y="1554"/>
                                <a:pt x="107" y="1554"/>
                              </a:cubicBezTo>
                              <a:cubicBezTo>
                                <a:pt x="55" y="1554"/>
                                <a:pt x="48" y="1532"/>
                                <a:pt x="32" y="1504"/>
                              </a:cubicBezTo>
                              <a:cubicBezTo>
                                <a:pt x="16" y="1476"/>
                                <a:pt x="0" y="1413"/>
                                <a:pt x="12" y="1387"/>
                              </a:cubicBezTo>
                              <a:cubicBezTo>
                                <a:pt x="24" y="1361"/>
                                <a:pt x="91" y="1366"/>
                                <a:pt x="107" y="1347"/>
                              </a:cubicBezTo>
                              <a:cubicBezTo>
                                <a:pt x="123" y="1328"/>
                                <a:pt x="78" y="1307"/>
                                <a:pt x="107" y="1270"/>
                              </a:cubicBezTo>
                              <a:cubicBezTo>
                                <a:pt x="136" y="1233"/>
                                <a:pt x="236" y="1135"/>
                                <a:pt x="282" y="1123"/>
                              </a:cubicBezTo>
                              <a:cubicBezTo>
                                <a:pt x="328" y="1111"/>
                                <a:pt x="333" y="1186"/>
                                <a:pt x="382" y="1198"/>
                              </a:cubicBezTo>
                              <a:cubicBezTo>
                                <a:pt x="431" y="1210"/>
                                <a:pt x="531" y="1186"/>
                                <a:pt x="578" y="1198"/>
                              </a:cubicBezTo>
                              <a:cubicBezTo>
                                <a:pt x="625" y="1210"/>
                                <a:pt x="651" y="1282"/>
                                <a:pt x="662" y="1270"/>
                              </a:cubicBezTo>
                              <a:cubicBezTo>
                                <a:pt x="673" y="1258"/>
                                <a:pt x="656" y="1159"/>
                                <a:pt x="642" y="1123"/>
                              </a:cubicBezTo>
                              <a:cubicBezTo>
                                <a:pt x="628" y="1087"/>
                                <a:pt x="578" y="1080"/>
                                <a:pt x="578" y="1055"/>
                              </a:cubicBezTo>
                              <a:cubicBezTo>
                                <a:pt x="578" y="1030"/>
                                <a:pt x="626" y="1026"/>
                                <a:pt x="642" y="970"/>
                              </a:cubicBezTo>
                              <a:cubicBezTo>
                                <a:pt x="658" y="914"/>
                                <a:pt x="683" y="785"/>
                                <a:pt x="672" y="717"/>
                              </a:cubicBezTo>
                              <a:cubicBezTo>
                                <a:pt x="661" y="649"/>
                                <a:pt x="561" y="597"/>
                                <a:pt x="578" y="562"/>
                              </a:cubicBezTo>
                              <a:cubicBezTo>
                                <a:pt x="595" y="527"/>
                                <a:pt x="718" y="498"/>
                                <a:pt x="772" y="507"/>
                              </a:cubicBezTo>
                              <a:cubicBezTo>
                                <a:pt x="826" y="516"/>
                                <a:pt x="830" y="608"/>
                                <a:pt x="902" y="617"/>
                              </a:cubicBezTo>
                              <a:cubicBezTo>
                                <a:pt x="974" y="626"/>
                                <a:pt x="1123" y="580"/>
                                <a:pt x="1203" y="562"/>
                              </a:cubicBezTo>
                              <a:cubicBezTo>
                                <a:pt x="1283" y="544"/>
                                <a:pt x="1382" y="544"/>
                                <a:pt x="1382" y="507"/>
                              </a:cubicBezTo>
                              <a:cubicBezTo>
                                <a:pt x="1382" y="470"/>
                                <a:pt x="1233" y="382"/>
                                <a:pt x="1203" y="337"/>
                              </a:cubicBezTo>
                              <a:cubicBezTo>
                                <a:pt x="1173" y="292"/>
                                <a:pt x="1203" y="274"/>
                                <a:pt x="1203" y="237"/>
                              </a:cubicBezTo>
                              <a:cubicBezTo>
                                <a:pt x="1203" y="200"/>
                                <a:pt x="1186" y="144"/>
                                <a:pt x="1203" y="117"/>
                              </a:cubicBezTo>
                              <a:cubicBezTo>
                                <a:pt x="1220" y="90"/>
                                <a:pt x="1286" y="97"/>
                                <a:pt x="1302" y="77"/>
                              </a:cubicBezTo>
                              <a:cubicBezTo>
                                <a:pt x="1318" y="57"/>
                                <a:pt x="1302" y="13"/>
                                <a:pt x="1302" y="0"/>
                              </a:cubicBezTo>
                            </a:path>
                          </a:pathLst>
                        </a:custGeom>
                        <a:noFill/>
                        <a:ln w="19050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66.5pt;margin-top:149.85pt;height:226.55pt;width:69.1pt;z-index:-2099810304;mso-width-relative:page;mso-height-relative:page;" filled="f" stroked="t" coordsize="1382,3107" o:gfxdata="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" path="m412,3107c433,3093,454,3080,462,3047c470,3014,462,2942,462,2907c462,2872,467,2862,462,2837c457,2812,444,2787,432,2757c420,2727,405,2700,392,2657c379,2614,365,2566,352,2497c339,2428,295,2284,312,2242c329,2200,408,2229,452,2242c496,2255,545,2317,578,2317c611,2317,641,2285,652,2242c663,2199,654,2118,642,2057c630,1996,600,1944,578,1877c556,1810,551,1718,512,1656c473,1594,409,1521,342,1504c275,1487,159,1554,107,1554c55,1554,48,1532,32,1504c16,1476,0,1413,12,1387c24,1361,91,1366,107,1347c123,1328,78,1307,107,1270c136,1233,236,1135,282,1123c328,1111,333,1186,382,1198c431,1210,531,1186,578,1198c625,1210,651,1282,662,1270c673,1258,656,1159,642,1123c628,1087,578,1080,578,1055c578,1030,626,1026,642,970c658,914,683,785,672,717c661,649,561,597,578,562c595,527,718,498,772,507c826,516,830,608,902,617c974,626,1123,580,1203,562c1283,544,1382,544,1382,507c1382,470,1233,382,1203,337c1173,292,1203,274,1203,237c1203,200,1186,144,1203,117c1220,90,1286,97,1302,77c1318,57,1302,13,1302,0e">
                <v:fill on="f" focussize="0,0"/>
                <v:stroke weight="1.5pt" color="#FFFF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50848" behindDoc="0" locked="0" layoutInCell="1" allowOverlap="1">
                <wp:simplePos x="0" y="0"/>
                <wp:positionH relativeFrom="column">
                  <wp:posOffset>6633210</wp:posOffset>
                </wp:positionH>
                <wp:positionV relativeFrom="paragraph">
                  <wp:posOffset>3042920</wp:posOffset>
                </wp:positionV>
                <wp:extent cx="121285" cy="115570"/>
                <wp:effectExtent l="4445" t="4445" r="7620" b="13335"/>
                <wp:wrapNone/>
                <wp:docPr id="9" name="流程图: 联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285" cy="115570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0" type="#_x0000_t120" style="position:absolute;left:0pt;margin-left:522.3pt;margin-top:239.6pt;height:9.1pt;width:9.55pt;z-index:-2099816448;mso-width-relative:page;mso-height-relative:page;" fillcolor="#FF0000" filled="t" stroked="t" coordsize="21600,21600" o:gfxdata="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+uYTw2wAAAA0BAAAPAAAAAAAAAAEAIAAAACIAAABkcnMvZG93bnJldi54bWxQ&#10;SwECFAAUAAAACACHTuJAYgsfwPQBAADeAwAADgAAAAAAAAABACAAAAAqAQAAZHJzL2Uyb0RvYy54&#10;bWxQSwUGAAAAAAYABgBZAQAAkAUAAAAA&#10;">
                <v:fill on="t" focussize="0,0"/>
                <v:stroke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51872" behindDoc="0" locked="0" layoutInCell="1" allowOverlap="1">
                <wp:simplePos x="0" y="0"/>
                <wp:positionH relativeFrom="column">
                  <wp:posOffset>6345555</wp:posOffset>
                </wp:positionH>
                <wp:positionV relativeFrom="paragraph">
                  <wp:posOffset>3230245</wp:posOffset>
                </wp:positionV>
                <wp:extent cx="808990" cy="24511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8990" cy="245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Cs w:val="21"/>
                              </w:rPr>
                              <w:t>项目建设地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9.65pt;margin-top:254.35pt;height:19.3pt;width:63.7pt;z-index:-2099815424;mso-width-relative:page;mso-height-relative:page;" filled="f" stroked="f" coordsize="21600,21600" o:gfxdata="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EphhwDaAAAADAEA&#10;AA8AAAAAAAAAAQAgAAAAIgAAAGRycy9kb3ducmV2LnhtbFBLAQIUABQAAAAIAIdO4kB8G81MpgEA&#10;ACwDAAAOAAAAAAAAAAEAIAAAACkBAABkcnMvZTJvRG9jLnhtbFBLBQYAAAAABgAGAFkBAABBBQAA&#10;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Cs w:val="21"/>
                        </w:rPr>
                        <w:t>项目建设地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45728" behindDoc="0" locked="0" layoutInCell="1" allowOverlap="1">
                <wp:simplePos x="0" y="0"/>
                <wp:positionH relativeFrom="column">
                  <wp:posOffset>2793365</wp:posOffset>
                </wp:positionH>
                <wp:positionV relativeFrom="paragraph">
                  <wp:posOffset>2197100</wp:posOffset>
                </wp:positionV>
                <wp:extent cx="415290" cy="206375"/>
                <wp:effectExtent l="0" t="0" r="0" b="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290" cy="206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资江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9.95pt;margin-top:173pt;height:16.25pt;width:32.7pt;z-index:-2099821568;mso-width-relative:page;mso-height-relative:page;" filled="f" stroked="f" coordsize="21600,21600" o:gfxdata="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ABuBsA2gAAAAsB&#10;AAAPAAAAAAAAAAEAIAAAACIAAABkcnMvZG93bnJldi54bWxQSwECFAAUAAAACACHTuJAVADAFacB&#10;AAAuAwAADgAAAAAAAAABACAAAAApAQAAZHJzL2Uyb0RvYy54bWxQSwUGAAAAAAYABgBZAQAAQgUA&#10;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</w:rPr>
                        <w:t>资江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4470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2042795</wp:posOffset>
                </wp:positionV>
                <wp:extent cx="635" cy="370840"/>
                <wp:effectExtent l="24765" t="0" r="31750" b="10160"/>
                <wp:wrapNone/>
                <wp:docPr id="72" name="直接连接符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5" cy="37084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triangle" w="sm" len="lg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14.7pt;margin-top:160.85pt;height:29.2pt;width:0.05pt;z-index:-2099822592;mso-width-relative:page;mso-height-relative:page;" filled="f" stroked="t" coordsize="21600,21600" o:gfxdata="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7lyKj2gAAAAsBAAAPAAAAAAAAAAEAIAAAACIAAABkcnMvZG93bnJldi54bWxQSwEC&#10;FAAUAAAACACHTuJAl5gekfIBAACmAwAADgAAAAAAAAABACAAAAApAQAAZHJzL2Uyb0RvYy54bWxQ&#10;SwUGAAAAAAYABgBZAQAAjQUAAAAA&#10;">
                <v:fill on="f" focussize="0,0"/>
                <v:stroke weight="1.5pt" color="#FFFF00" joinstyle="round" endarrow="block" endarrowwidth="narrow" endarrowlength="long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47776" behindDoc="0" locked="0" layoutInCell="1" allowOverlap="1">
                <wp:simplePos x="0" y="0"/>
                <wp:positionH relativeFrom="column">
                  <wp:posOffset>6265545</wp:posOffset>
                </wp:positionH>
                <wp:positionV relativeFrom="paragraph">
                  <wp:posOffset>3726815</wp:posOffset>
                </wp:positionV>
                <wp:extent cx="481965" cy="25463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965" cy="2546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大坝溪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3.35pt;margin-top:293.45pt;height:20.05pt;width:37.95pt;z-index:-2099819520;mso-width-relative:page;mso-height-relative:page;" filled="f" stroked="f" coordsize="21600,21600" o:gfxdata="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sEVTgdoAAAAM&#10;AQAADwAAAAAAAAABACAAAAAiAAAAZHJzL2Rvd25yZXYueG1sUEsBAhQAFAAAAAgAh07iQOxy0jSo&#10;AQAALAMAAA4AAAAAAAAAAQAgAAAAKQEAAGRycy9lMm9Eb2MueG1sUEsFBgAAAAAGAAYAWQEAAEMF&#10;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</w:rPr>
                        <w:t>大坝溪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46752" behindDoc="0" locked="0" layoutInCell="1" allowOverlap="1">
                <wp:simplePos x="0" y="0"/>
                <wp:positionH relativeFrom="column">
                  <wp:posOffset>5993765</wp:posOffset>
                </wp:positionH>
                <wp:positionV relativeFrom="paragraph">
                  <wp:posOffset>3637915</wp:posOffset>
                </wp:positionV>
                <wp:extent cx="71755" cy="299085"/>
                <wp:effectExtent l="0" t="0" r="23495" b="5715"/>
                <wp:wrapNone/>
                <wp:docPr id="5" name="直接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755" cy="299085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triangle" w="sm" len="lg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471.95pt;margin-top:286.45pt;height:23.55pt;width:5.65pt;z-index:-2099820544;mso-width-relative:page;mso-height-relative:page;" filled="f" stroked="t" coordsize="21600,21600" o:gfxdata="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BLiRW82wAAAAsBAAAPAAAAAAAAAAEAIAAAACIAAABkcnMvZG93bnJldi54&#10;bWxQSwECFAAUAAAACACHTuJAjo3nx/cBAACwAwAADgAAAAAAAAABACAAAAAqAQAAZHJzL2Uyb0Rv&#10;Yy54bWxQSwUGAAAAAAYABgBZAQAAkwUAAAAA&#10;">
                <v:fill on="f" focussize="0,0"/>
                <v:stroke weight="1.5pt" color="#FFFF00" joinstyle="round" endarrow="block" endarrowwidth="narrow" endarrowlength="long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58016" behindDoc="0" locked="0" layoutInCell="1" allowOverlap="1">
                <wp:simplePos x="0" y="0"/>
                <wp:positionH relativeFrom="column">
                  <wp:posOffset>416560</wp:posOffset>
                </wp:positionH>
                <wp:positionV relativeFrom="paragraph">
                  <wp:posOffset>683260</wp:posOffset>
                </wp:positionV>
                <wp:extent cx="2176780" cy="4201795"/>
                <wp:effectExtent l="4445" t="635" r="0" b="0"/>
                <wp:wrapNone/>
                <wp:docPr id="21" name="任意多边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6780" cy="420179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3443" h="7369">
                              <a:moveTo>
                                <a:pt x="965" y="0"/>
                              </a:moveTo>
                              <a:cubicBezTo>
                                <a:pt x="985" y="501"/>
                                <a:pt x="1005" y="1003"/>
                                <a:pt x="1005" y="1390"/>
                              </a:cubicBezTo>
                              <a:cubicBezTo>
                                <a:pt x="1005" y="1777"/>
                                <a:pt x="932" y="2118"/>
                                <a:pt x="965" y="2320"/>
                              </a:cubicBezTo>
                              <a:cubicBezTo>
                                <a:pt x="998" y="2522"/>
                                <a:pt x="988" y="2676"/>
                                <a:pt x="1205" y="2600"/>
                              </a:cubicBezTo>
                              <a:cubicBezTo>
                                <a:pt x="1422" y="2524"/>
                                <a:pt x="1955" y="1975"/>
                                <a:pt x="2265" y="1863"/>
                              </a:cubicBezTo>
                              <a:cubicBezTo>
                                <a:pt x="2575" y="1751"/>
                                <a:pt x="2877" y="1697"/>
                                <a:pt x="3065" y="1930"/>
                              </a:cubicBezTo>
                              <a:cubicBezTo>
                                <a:pt x="3253" y="2163"/>
                                <a:pt x="3443" y="2898"/>
                                <a:pt x="3395" y="3260"/>
                              </a:cubicBezTo>
                              <a:cubicBezTo>
                                <a:pt x="3347" y="3622"/>
                                <a:pt x="3230" y="3782"/>
                                <a:pt x="2775" y="4105"/>
                              </a:cubicBezTo>
                              <a:cubicBezTo>
                                <a:pt x="2320" y="4428"/>
                                <a:pt x="1108" y="4919"/>
                                <a:pt x="665" y="5200"/>
                              </a:cubicBezTo>
                              <a:cubicBezTo>
                                <a:pt x="222" y="5481"/>
                                <a:pt x="223" y="5471"/>
                                <a:pt x="115" y="5793"/>
                              </a:cubicBezTo>
                              <a:cubicBezTo>
                                <a:pt x="7" y="6115"/>
                                <a:pt x="30" y="6891"/>
                                <a:pt x="15" y="7130"/>
                              </a:cubicBezTo>
                              <a:cubicBezTo>
                                <a:pt x="0" y="7369"/>
                                <a:pt x="12" y="7298"/>
                                <a:pt x="25" y="7227"/>
                              </a:cubicBezTo>
                            </a:path>
                          </a:pathLst>
                        </a:custGeom>
                        <a:noFill/>
                        <a:ln w="19050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.8pt;margin-top:53.8pt;height:330.85pt;width:171.4pt;z-index:-2099809280;mso-width-relative:page;mso-height-relative:page;" filled="f" stroked="t" coordsize="3443,7369" o:gfxdata="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" path="m965,0c985,501,1005,1003,1005,1390c1005,1777,932,2118,965,2320c998,2522,988,2676,1205,2600c1422,2524,1955,1975,2265,1863c2575,1751,2877,1697,3065,1930c3253,2163,3443,2898,3395,3260c3347,3622,3230,3782,2775,4105c2320,4428,1108,4919,665,5200c222,5481,223,5471,115,5793c7,6115,30,6891,15,7130c0,7369,12,7298,25,7227e">
                <v:fill on="f" focussize="0,0"/>
                <v:stroke weight="1.5pt" color="#FFFF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53920" behindDoc="0" locked="0" layoutInCell="1" allowOverlap="1">
                <wp:simplePos x="0" y="0"/>
                <wp:positionH relativeFrom="column">
                  <wp:posOffset>1221105</wp:posOffset>
                </wp:positionH>
                <wp:positionV relativeFrom="paragraph">
                  <wp:posOffset>2959100</wp:posOffset>
                </wp:positionV>
                <wp:extent cx="1339215" cy="408940"/>
                <wp:effectExtent l="0" t="0" r="0" b="0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9215" cy="408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渔业用水区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color w:val="FFFF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00"/>
                              </w:rPr>
                              <w:t>GB3838-2002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Ⅲ类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6.15pt;margin-top:233pt;height:32.2pt;width:105.45pt;z-index:-2099813376;mso-width-relative:page;mso-height-relative:page;" filled="f" stroked="f" coordsize="21600,21600" o:gfxdata="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PBycsNkAAAAL&#10;AQAADwAAAAAAAAABACAAAAAiAAAAZHJzL2Rvd25yZXYueG1sUEsBAhQAFAAAAAgAh07iQMs4fOOp&#10;AQAALwMAAA4AAAAAAAAAAQAgAAAAKAEAAGRycy9lMm9Eb2MueG1sUEsFBgAAAAAGAAYAWQEAAEMF&#10;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</w:rPr>
                        <w:t>渔业用水区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color w:val="FFFF00"/>
                        </w:rPr>
                      </w:pPr>
                      <w:r>
                        <w:rPr>
                          <w:b/>
                          <w:bCs/>
                          <w:color w:val="FFFF00"/>
                        </w:rPr>
                        <w:t>GB3838-2002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</w:rPr>
                        <w:t>Ⅲ类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195169280" behindDoc="0" locked="0" layoutInCell="1" allowOverlap="1">
            <wp:simplePos x="0" y="0"/>
            <wp:positionH relativeFrom="column">
              <wp:posOffset>7702550</wp:posOffset>
            </wp:positionH>
            <wp:positionV relativeFrom="paragraph">
              <wp:posOffset>74930</wp:posOffset>
            </wp:positionV>
            <wp:extent cx="1130300" cy="817245"/>
            <wp:effectExtent l="0" t="0" r="12700" b="1905"/>
            <wp:wrapNone/>
            <wp:docPr id="8" name="图片 4" descr="邵阳县风玫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邵阳县风玫瑰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817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52896" behindDoc="0" locked="0" layoutInCell="1" allowOverlap="1">
                <wp:simplePos x="0" y="0"/>
                <wp:positionH relativeFrom="column">
                  <wp:posOffset>4871720</wp:posOffset>
                </wp:positionH>
                <wp:positionV relativeFrom="paragraph">
                  <wp:posOffset>3129915</wp:posOffset>
                </wp:positionV>
                <wp:extent cx="1212850" cy="38290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2850" cy="3829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渔业用水区</w:t>
                            </w:r>
                            <w:r>
                              <w:rPr>
                                <w:b/>
                                <w:bCs/>
                                <w:color w:val="FFFF00"/>
                              </w:rPr>
                              <w:t>GB3838-2002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Ⅲ类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3.6pt;margin-top:246.45pt;height:30.15pt;width:95.5pt;z-index:-2099814400;mso-width-relative:page;mso-height-relative:page;" filled="f" stroked="f" coordsize="21600,21600" o:gfxdata="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BkEq6fbAAAACwEA&#10;AA8AAAAAAAAAAQAgAAAAIgAAAGRycy9kb3ducmV2LnhtbFBLAQIUABQAAAAIAIdO4kCKeyzzpQEA&#10;AC8DAAAOAAAAAAAAAAEAIAAAACoBAABkcnMvZTJvRG9jLnhtbFBLBQYAAAAABgAGAFkBAABBBQAA&#10;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hint="eastAsia"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</w:rPr>
                        <w:t>渔业用水区</w:t>
                      </w:r>
                      <w:r>
                        <w:rPr>
                          <w:b/>
                          <w:bCs/>
                          <w:color w:val="FFFF00"/>
                        </w:rPr>
                        <w:t>GB3838-2002</w:t>
                      </w:r>
                      <w:r>
                        <w:rPr>
                          <w:rFonts w:hint="eastAsia"/>
                          <w:b/>
                          <w:bCs/>
                          <w:color w:val="FFFF00"/>
                        </w:rPr>
                        <w:t>Ⅲ类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</w:rPr>
        <mc:AlternateContent>
          <mc:Choice Requires="wps">
            <w:drawing>
              <wp:anchor distT="0" distB="0" distL="114300" distR="114300" simplePos="0" relativeHeight="2195159040" behindDoc="0" locked="0" layoutInCell="1" allowOverlap="1">
                <wp:simplePos x="0" y="0"/>
                <wp:positionH relativeFrom="column">
                  <wp:posOffset>1030605</wp:posOffset>
                </wp:positionH>
                <wp:positionV relativeFrom="paragraph">
                  <wp:posOffset>59690</wp:posOffset>
                </wp:positionV>
                <wp:extent cx="0" cy="765175"/>
                <wp:effectExtent l="9525" t="0" r="9525" b="15875"/>
                <wp:wrapNone/>
                <wp:docPr id="20" name="直接箭头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65175"/>
                        </a:xfrm>
                        <a:prstGeom prst="straightConnector1">
                          <a:avLst/>
                        </a:prstGeom>
                        <a:ln w="19050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81.15pt;margin-top:4.7pt;height:60.25pt;width:0pt;z-index:-2099808256;mso-width-relative:page;mso-height-relative:page;" filled="f" stroked="t" coordsize="21600,21600" o:gfxdata="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H+gQlXW&#10;AAAACQEAAA8AAAAAAAAAAQAgAAAAIgAAAGRycy9kb3ducmV2LnhtbFBLAQIUABQAAAAIAIdO4kDQ&#10;hWqR6QEAAKoDAAAOAAAAAAAAAAEAIAAAACUBAABkcnMvZTJvRG9jLnhtbFBLBQYAAAAABgAGAFkB&#10;AACABQAAAAA=&#10;">
                <v:fill on="f" focussize="0,0"/>
                <v:stroke weight="1.5pt" color="#FFFF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sz w:val="24"/>
        </w:rPr>
        <mc:AlternateContent>
          <mc:Choice Requires="wps">
            <w:drawing>
              <wp:anchor distT="0" distB="0" distL="114300" distR="114300" simplePos="0" relativeHeight="2195143680" behindDoc="0" locked="0" layoutInCell="1" allowOverlap="1">
                <wp:simplePos x="0" y="0"/>
                <wp:positionH relativeFrom="column">
                  <wp:posOffset>2654300</wp:posOffset>
                </wp:positionH>
                <wp:positionV relativeFrom="paragraph">
                  <wp:posOffset>108585</wp:posOffset>
                </wp:positionV>
                <wp:extent cx="635" cy="0"/>
                <wp:effectExtent l="75565" t="38100" r="76200" b="38100"/>
                <wp:wrapNone/>
                <wp:docPr id="78" name="直接连接符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" cy="0"/>
                        </a:xfrm>
                        <a:prstGeom prst="line">
                          <a:avLst/>
                        </a:prstGeom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09pt;margin-top:8.55pt;height:0pt;width:0.05pt;z-index:-2099823616;mso-width-relative:page;mso-height-relative:page;" filled="f" stroked="t" coordsize="21600,21600" o:gfxdata="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OpgqRvUAAAACQEAAA8AAAAA&#10;AAAAAQAgAAAAIgAAAGRycy9kb3ducmV2LnhtbFBLAQIUABQAAAAIAIdO4kCOo9gl3wEAAJ0DAAAO&#10;AAAAAAAAAAEAIAAAACMBAABkcnMvZTJvRG9jLnhtbFBLBQYAAAAABgAGAFkBAAB0BQAAAAA=&#10;">
                <v:fill on="f" focussize="0,0"/>
                <v:stroke weight="1.25pt" color="#739CC3" joinstyle="round" startarrow="block" endarrow="block"/>
                <v:imagedata o:title=""/>
                <o:lock v:ext="edit" aspectratio="f"/>
              </v:line>
            </w:pict>
          </mc:Fallback>
        </mc:AlternateContent>
      </w:r>
    </w:p>
    <w:p>
      <w:pPr>
        <w:spacing w:line="360" w:lineRule="auto"/>
        <w:ind w:firstLine="4819" w:firstLineChars="2000"/>
        <w:jc w:val="both"/>
      </w:pPr>
      <w:r>
        <w:rPr>
          <w:rFonts w:hint="eastAsia" w:ascii="宋体" w:hAnsi="宋体" w:eastAsia="宋体" w:cs="宋体"/>
          <w:b/>
          <w:sz w:val="24"/>
        </w:rPr>
        <w:t>附图</w:t>
      </w:r>
      <w:r>
        <w:rPr>
          <w:rFonts w:hint="eastAsia" w:ascii="宋体" w:hAnsi="宋体" w:eastAsia="宋体" w:cs="宋体"/>
          <w:b/>
          <w:sz w:val="24"/>
          <w:lang w:val="en-US" w:eastAsia="zh-CN"/>
        </w:rPr>
        <w:t>3</w:t>
      </w:r>
      <w:r>
        <w:rPr>
          <w:rFonts w:hint="eastAsia" w:ascii="宋体" w:hAnsi="宋体" w:eastAsia="宋体" w:cs="宋体"/>
          <w:b/>
          <w:sz w:val="24"/>
        </w:rPr>
        <w:t xml:space="preserve">  </w:t>
      </w:r>
      <w:r>
        <w:rPr>
          <w:rFonts w:hint="eastAsia" w:ascii="宋体" w:hAnsi="宋体" w:eastAsia="宋体" w:cs="宋体"/>
          <w:b/>
          <w:sz w:val="24"/>
          <w:lang w:eastAsia="zh-CN"/>
        </w:rPr>
        <w:t>项目地表水系及水环境监测断面示意</w:t>
      </w:r>
      <w:r>
        <w:rPr>
          <w:rFonts w:hint="eastAsia" w:ascii="宋体" w:hAnsi="宋体" w:eastAsia="宋体" w:cs="宋体"/>
          <w:b/>
          <w:sz w:val="24"/>
        </w:rPr>
        <w:t>图</w: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4156064768" behindDoc="0" locked="0" layoutInCell="1" allowOverlap="1">
                <wp:simplePos x="0" y="0"/>
                <wp:positionH relativeFrom="column">
                  <wp:posOffset>3335020</wp:posOffset>
                </wp:positionH>
                <wp:positionV relativeFrom="paragraph">
                  <wp:posOffset>1377950</wp:posOffset>
                </wp:positionV>
                <wp:extent cx="1646555" cy="503555"/>
                <wp:effectExtent l="449580" t="6350" r="18415" b="137795"/>
                <wp:wrapNone/>
                <wp:docPr id="79" name="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503555"/>
                        </a:xfrm>
                        <a:prstGeom prst="wedgeRectCallout">
                          <a:avLst>
                            <a:gd name="adj1" fmla="val -74643"/>
                            <a:gd name="adj2" fmla="val 71437"/>
                          </a:avLst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西面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160-360米，庙园村居民约1#，约20户，80人</w:t>
                            </w:r>
                          </w:p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 39" o:spid="_x0000_s1026" o:spt="61" type="#_x0000_t61" style="position:absolute;left:0pt;margin-left:262.6pt;margin-top:108.5pt;height:39.65pt;width:129.65pt;z-index:-138902528;v-text-anchor:middle;mso-width-relative:page;mso-height-relative:page;" filled="f" stroked="t" coordsize="21600,21600" o:gfxdata="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JMAADNsAAAALAQAADwAAAAAAAAABACAAAAAiAAAAZHJzL2Rvd25yZXYueG1sUEsBAhQA&#10;FAAAAAgAh07iQF9oIjTvAQAA0gMAAA4AAAAAAAAAAQAgAAAAKgEAAGRycy9lMm9Eb2MueG1sUEsF&#10;BgAAAAAGAAYAWQEAAIsFAAAAAA==&#10;" adj="-5323,26230">
                <v:fill on="f" focussize="0,0"/>
                <v:stroke weight="1pt" color="#FFFF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eastAsiaTheme="minor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西面</w:t>
                      </w: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160-360米，庙园村居民约1#，约20户，80人</w:t>
                      </w:r>
                    </w:p>
                    <w:p>
                      <w:pPr>
                        <w:jc w:val="left"/>
                        <w:rPr>
                          <w:rFonts w:hint="eastAsia" w:eastAsiaTheme="minor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654959616" behindDoc="0" locked="0" layoutInCell="1" allowOverlap="1">
                <wp:simplePos x="0" y="0"/>
                <wp:positionH relativeFrom="column">
                  <wp:posOffset>334645</wp:posOffset>
                </wp:positionH>
                <wp:positionV relativeFrom="paragraph">
                  <wp:posOffset>3492500</wp:posOffset>
                </wp:positionV>
                <wp:extent cx="1646555" cy="503555"/>
                <wp:effectExtent l="6350" t="6350" r="594995" b="137795"/>
                <wp:wrapNone/>
                <wp:docPr id="71" name="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503555"/>
                        </a:xfrm>
                        <a:prstGeom prst="wedgeRectCallout">
                          <a:avLst>
                            <a:gd name="adj1" fmla="val 83281"/>
                            <a:gd name="adj2" fmla="val 69546"/>
                          </a:avLst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西南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210-400米，庙园村居民约3#，60户，240人</w:t>
                            </w:r>
                          </w:p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4人</w:t>
                            </w:r>
                          </w:p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 39" o:spid="_x0000_s1026" o:spt="61" type="#_x0000_t61" style="position:absolute;left:0pt;margin-left:26.35pt;margin-top:275pt;height:39.65pt;width:129.65pt;z-index:654959616;v-text-anchor:middle;mso-width-relative:page;mso-height-relative:page;" filled="f" stroked="t" coordsize="21600,21600" o:gfxdata="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XkYL8NkAAAAKAQAADwAAAAAAAAABACAAAAAiAAAAZHJzL2Rvd25yZXYueG1sUEsBAhQAFAAA&#10;AAgAh07iQJKbnd7uAQAA0QMAAA4AAAAAAAAAAQAgAAAAKAEAAGRycy9lMm9Eb2MueG1sUEsFBgAA&#10;AAAGAAYAWQEAAIgFAAAAAA==&#10;" adj="28789,25822">
                <v:fill on="f" focussize="0,0"/>
                <v:stroke weight="1pt" color="#FFFF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西南</w:t>
                      </w: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210-400米，庙园村居民约3#，60户，240人</w:t>
                      </w:r>
                    </w:p>
                    <w:p>
                      <w:pPr>
                        <w:jc w:val="left"/>
                        <w:rPr>
                          <w:rFonts w:hint="eastAsia" w:eastAsiaTheme="minor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4人</w:t>
                      </w:r>
                    </w:p>
                    <w:p>
                      <w:pPr>
                        <w:jc w:val="left"/>
                        <w:rPr>
                          <w:rFonts w:hint="eastAsia" w:eastAsiaTheme="minor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028135936" behindDoc="0" locked="0" layoutInCell="1" allowOverlap="1">
                <wp:simplePos x="0" y="0"/>
                <wp:positionH relativeFrom="column">
                  <wp:posOffset>1817370</wp:posOffset>
                </wp:positionH>
                <wp:positionV relativeFrom="paragraph">
                  <wp:posOffset>2475865</wp:posOffset>
                </wp:positionV>
                <wp:extent cx="1276350" cy="2400300"/>
                <wp:effectExtent l="8890" t="8890" r="10160" b="10160"/>
                <wp:wrapNone/>
                <wp:docPr id="80" name="任意多边形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31770" y="3618865"/>
                          <a:ext cx="1276350" cy="2400300"/>
                        </a:xfrm>
                        <a:custGeom>
                          <a:avLst/>
                          <a:gdLst>
                            <a:gd name="connisteX0" fmla="*/ 257175 w 1276350"/>
                            <a:gd name="connsiteY0" fmla="*/ 0 h 2400300"/>
                            <a:gd name="connisteX1" fmla="*/ 504825 w 1276350"/>
                            <a:gd name="connsiteY1" fmla="*/ 276225 h 2400300"/>
                            <a:gd name="connisteX2" fmla="*/ 504825 w 1276350"/>
                            <a:gd name="connsiteY2" fmla="*/ 476250 h 2400300"/>
                            <a:gd name="connisteX3" fmla="*/ 895350 w 1276350"/>
                            <a:gd name="connsiteY3" fmla="*/ 504825 h 2400300"/>
                            <a:gd name="connisteX4" fmla="*/ 1200150 w 1276350"/>
                            <a:gd name="connsiteY4" fmla="*/ 1114425 h 2400300"/>
                            <a:gd name="connisteX5" fmla="*/ 1200150 w 1276350"/>
                            <a:gd name="connsiteY5" fmla="*/ 1476375 h 2400300"/>
                            <a:gd name="connisteX6" fmla="*/ 1133475 w 1276350"/>
                            <a:gd name="connsiteY6" fmla="*/ 1952625 h 2400300"/>
                            <a:gd name="connisteX7" fmla="*/ 1276350 w 1276350"/>
                            <a:gd name="connsiteY7" fmla="*/ 2400300 h 2400300"/>
                            <a:gd name="connisteX8" fmla="*/ 695325 w 1276350"/>
                            <a:gd name="connsiteY8" fmla="*/ 2352675 h 2400300"/>
                            <a:gd name="connisteX9" fmla="*/ 666750 w 1276350"/>
                            <a:gd name="connsiteY9" fmla="*/ 2133600 h 2400300"/>
                            <a:gd name="connisteX10" fmla="*/ 361950 w 1276350"/>
                            <a:gd name="connsiteY10" fmla="*/ 1809750 h 2400300"/>
                            <a:gd name="connisteX11" fmla="*/ 400050 w 1276350"/>
                            <a:gd name="connsiteY11" fmla="*/ 1628775 h 2400300"/>
                            <a:gd name="connisteX12" fmla="*/ 685800 w 1276350"/>
                            <a:gd name="connsiteY12" fmla="*/ 1504950 h 2400300"/>
                            <a:gd name="connisteX13" fmla="*/ 409575 w 1276350"/>
                            <a:gd name="connsiteY13" fmla="*/ 1057275 h 2400300"/>
                            <a:gd name="connisteX14" fmla="*/ 247650 w 1276350"/>
                            <a:gd name="connsiteY14" fmla="*/ 952500 h 2400300"/>
                            <a:gd name="connisteX15" fmla="*/ 104775 w 1276350"/>
                            <a:gd name="connsiteY15" fmla="*/ 695325 h 2400300"/>
                            <a:gd name="connisteX16" fmla="*/ 200025 w 1276350"/>
                            <a:gd name="connsiteY16" fmla="*/ 485775 h 2400300"/>
                            <a:gd name="connisteX17" fmla="*/ 0 w 1276350"/>
                            <a:gd name="connsiteY17" fmla="*/ 247650 h 2400300"/>
                            <a:gd name="connisteX18" fmla="*/ 257175 w 1276350"/>
                            <a:gd name="connsiteY18" fmla="*/ 0 h 24003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</a:cxnLst>
                          <a:rect l="l" t="t" r="r" b="b"/>
                          <a:pathLst>
                            <a:path w="1276350" h="2400300">
                              <a:moveTo>
                                <a:pt x="257175" y="0"/>
                              </a:moveTo>
                              <a:lnTo>
                                <a:pt x="504825" y="276225"/>
                              </a:lnTo>
                              <a:lnTo>
                                <a:pt x="504825" y="476250"/>
                              </a:lnTo>
                              <a:lnTo>
                                <a:pt x="895350" y="504825"/>
                              </a:lnTo>
                              <a:lnTo>
                                <a:pt x="1200150" y="1114425"/>
                              </a:lnTo>
                              <a:lnTo>
                                <a:pt x="1200150" y="1476375"/>
                              </a:lnTo>
                              <a:lnTo>
                                <a:pt x="1133475" y="1952625"/>
                              </a:lnTo>
                              <a:lnTo>
                                <a:pt x="1276350" y="2400300"/>
                              </a:lnTo>
                              <a:lnTo>
                                <a:pt x="695325" y="2352675"/>
                              </a:lnTo>
                              <a:lnTo>
                                <a:pt x="666750" y="2133600"/>
                              </a:lnTo>
                              <a:lnTo>
                                <a:pt x="361950" y="1809750"/>
                              </a:lnTo>
                              <a:lnTo>
                                <a:pt x="400050" y="1628775"/>
                              </a:lnTo>
                              <a:lnTo>
                                <a:pt x="685800" y="1504950"/>
                              </a:lnTo>
                              <a:lnTo>
                                <a:pt x="409575" y="1057275"/>
                              </a:lnTo>
                              <a:lnTo>
                                <a:pt x="247650" y="952500"/>
                              </a:lnTo>
                              <a:lnTo>
                                <a:pt x="104775" y="695325"/>
                              </a:lnTo>
                              <a:lnTo>
                                <a:pt x="200025" y="485775"/>
                              </a:lnTo>
                              <a:lnTo>
                                <a:pt x="0" y="247650"/>
                              </a:lnTo>
                              <a:lnTo>
                                <a:pt x="25717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43.1pt;margin-top:194.95pt;height:189pt;width:100.5pt;z-index:1028135936;mso-width-relative:page;mso-height-relative:page;" filled="f" stroked="t" coordsize="1276350,2400300" o:gfxdata="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" path="m257175,0l504825,276225,504825,476250,895350,504825,1200150,1114425,1200150,1476375,1133475,1952625,1276350,2400300,695325,2352675,666750,2133600,361950,1809750,400050,1628775,685800,1504950,409575,1057275,247650,952500,104775,695325,200025,485775,0,247650,257175,0xe">
                <v:path o:connectlocs="257175,0;504825,276225;504825,476250;895350,504825;1200150,1114425;1200150,1476375;1133475,1952625;1276350,2400300;695325,2352675;666750,2133600;361950,1809750;400050,1628775;685800,1504950;409575,1057275;247650,952500;104775,695325;200025,485775;0,247650;257175,0" o:connectangles="0,0,0,0,0,0,0,0,0,0,0,0,0,0,0,0,0,0,0"/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028134912" behindDoc="0" locked="0" layoutInCell="1" allowOverlap="1">
                <wp:simplePos x="0" y="0"/>
                <wp:positionH relativeFrom="column">
                  <wp:posOffset>2179320</wp:posOffset>
                </wp:positionH>
                <wp:positionV relativeFrom="paragraph">
                  <wp:posOffset>1590040</wp:posOffset>
                </wp:positionV>
                <wp:extent cx="1085850" cy="1543050"/>
                <wp:effectExtent l="9525" t="8890" r="9525" b="10160"/>
                <wp:wrapNone/>
                <wp:docPr id="81" name="任意多边形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93720" y="2733040"/>
                          <a:ext cx="1085850" cy="1543050"/>
                        </a:xfrm>
                        <a:custGeom>
                          <a:avLst/>
                          <a:gdLst>
                            <a:gd name="connisteX0" fmla="*/ 666750 w 1085850"/>
                            <a:gd name="connsiteY0" fmla="*/ 0 h 1543050"/>
                            <a:gd name="connisteX1" fmla="*/ 1085850 w 1085850"/>
                            <a:gd name="connsiteY1" fmla="*/ 352425 h 1543050"/>
                            <a:gd name="connisteX2" fmla="*/ 933450 w 1085850"/>
                            <a:gd name="connsiteY2" fmla="*/ 561975 h 1543050"/>
                            <a:gd name="connisteX3" fmla="*/ 600075 w 1085850"/>
                            <a:gd name="connsiteY3" fmla="*/ 590550 h 1543050"/>
                            <a:gd name="connisteX4" fmla="*/ 514350 w 1085850"/>
                            <a:gd name="connsiteY4" fmla="*/ 695325 h 1543050"/>
                            <a:gd name="connisteX5" fmla="*/ 800100 w 1085850"/>
                            <a:gd name="connsiteY5" fmla="*/ 981075 h 1543050"/>
                            <a:gd name="connisteX6" fmla="*/ 1038225 w 1085850"/>
                            <a:gd name="connsiteY6" fmla="*/ 1362075 h 1543050"/>
                            <a:gd name="connisteX7" fmla="*/ 857250 w 1085850"/>
                            <a:gd name="connsiteY7" fmla="*/ 1543050 h 1543050"/>
                            <a:gd name="connisteX8" fmla="*/ 704850 w 1085850"/>
                            <a:gd name="connsiteY8" fmla="*/ 1400175 h 1543050"/>
                            <a:gd name="connisteX9" fmla="*/ 695325 w 1085850"/>
                            <a:gd name="connsiteY9" fmla="*/ 1285875 h 1543050"/>
                            <a:gd name="connisteX10" fmla="*/ 0 w 1085850"/>
                            <a:gd name="connsiteY10" fmla="*/ 685800 h 1543050"/>
                            <a:gd name="connisteX11" fmla="*/ 666750 w 1085850"/>
                            <a:gd name="connsiteY11" fmla="*/ 0 h 15430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</a:cxnLst>
                          <a:rect l="l" t="t" r="r" b="b"/>
                          <a:pathLst>
                            <a:path w="1085850" h="1543050">
                              <a:moveTo>
                                <a:pt x="666750" y="0"/>
                              </a:moveTo>
                              <a:lnTo>
                                <a:pt x="1085850" y="352425"/>
                              </a:lnTo>
                              <a:lnTo>
                                <a:pt x="933450" y="561975"/>
                              </a:lnTo>
                              <a:lnTo>
                                <a:pt x="600075" y="590550"/>
                              </a:lnTo>
                              <a:lnTo>
                                <a:pt x="514350" y="695325"/>
                              </a:lnTo>
                              <a:lnTo>
                                <a:pt x="800100" y="981075"/>
                              </a:lnTo>
                              <a:lnTo>
                                <a:pt x="1038225" y="1362075"/>
                              </a:lnTo>
                              <a:lnTo>
                                <a:pt x="857250" y="1543050"/>
                              </a:lnTo>
                              <a:lnTo>
                                <a:pt x="704850" y="1400175"/>
                              </a:lnTo>
                              <a:lnTo>
                                <a:pt x="695325" y="1285875"/>
                              </a:lnTo>
                              <a:lnTo>
                                <a:pt x="0" y="685800"/>
                              </a:lnTo>
                              <a:lnTo>
                                <a:pt x="66675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1.6pt;margin-top:125.2pt;height:121.5pt;width:85.5pt;z-index:1028134912;mso-width-relative:page;mso-height-relative:page;" filled="f" stroked="t" coordsize="1085850,1543050" o:gfxdata="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" path="m666750,0l1085850,352425,933450,561975,600075,590550,514350,695325,800100,981075,1038225,1362075,857250,1543050,704850,1400175,695325,1285875,0,685800,666750,0xe">
                <v:path o:connectlocs="666750,0;1085850,352425;933450,561975;600075,590550;514350,695325;800100,981075;1038225,1362075;857250,1543050;704850,1400175;695325,1285875;0,685800;666750,0" o:connectangles="0,0,0,0,0,0,0,0,0,0,0,0"/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89031424" behindDoc="0" locked="0" layoutInCell="1" allowOverlap="1">
                <wp:simplePos x="0" y="0"/>
                <wp:positionH relativeFrom="column">
                  <wp:posOffset>4468495</wp:posOffset>
                </wp:positionH>
                <wp:positionV relativeFrom="paragraph">
                  <wp:posOffset>4244975</wp:posOffset>
                </wp:positionV>
                <wp:extent cx="1646555" cy="503555"/>
                <wp:effectExtent l="437515" t="6350" r="11430" b="23495"/>
                <wp:wrapNone/>
                <wp:docPr id="84" name="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503555"/>
                        </a:xfrm>
                        <a:prstGeom prst="wedgeRectCallout">
                          <a:avLst>
                            <a:gd name="adj1" fmla="val -74064"/>
                            <a:gd name="adj2" fmla="val 35498"/>
                          </a:avLst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西南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40-300米，庙园村居民约2#，约30户，120人</w:t>
                            </w:r>
                          </w:p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 39" o:spid="_x0000_s1026" o:spt="61" type="#_x0000_t61" style="position:absolute;left:0pt;margin-left:351.85pt;margin-top:334.25pt;height:39.65pt;width:129.65pt;z-index:-1305935872;v-text-anchor:middle;mso-width-relative:page;mso-height-relative:page;" filled="f" stroked="t" coordsize="21600,21600" o:gfxdata="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La01ZjXAAAACwEAAA8AAAAAAAAAAQAgAAAAIgAAAGRycy9kb3ducmV2LnhtbFBLAQIUABQAAAAI&#10;AIdO4kAx19vJ7gEAANIDAAAOAAAAAAAAAAEAIAAAACYBAABkcnMvZTJvRG9jLnhtbFBLBQYAAAAA&#10;BgAGAFkBAACGBQAAAAA=&#10;" adj="-5198,18468">
                <v:fill on="f" focussize="0,0"/>
                <v:stroke weight="1pt" color="#FFFF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eastAsiaTheme="minor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西南</w:t>
                      </w: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40-300米，庙园村居民约2#，约30户，120人</w:t>
                      </w:r>
                    </w:p>
                    <w:p>
                      <w:pPr>
                        <w:jc w:val="left"/>
                        <w:rPr>
                          <w:rFonts w:hint="eastAsia" w:eastAsiaTheme="minor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028133888" behindDoc="0" locked="0" layoutInCell="1" allowOverlap="1">
                <wp:simplePos x="0" y="0"/>
                <wp:positionH relativeFrom="column">
                  <wp:posOffset>3274695</wp:posOffset>
                </wp:positionH>
                <wp:positionV relativeFrom="paragraph">
                  <wp:posOffset>3047365</wp:posOffset>
                </wp:positionV>
                <wp:extent cx="1009650" cy="1704975"/>
                <wp:effectExtent l="9525" t="6985" r="28575" b="21590"/>
                <wp:wrapNone/>
                <wp:docPr id="86" name="任意多边形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89095" y="4190365"/>
                          <a:ext cx="1009650" cy="1704975"/>
                        </a:xfrm>
                        <a:custGeom>
                          <a:avLst/>
                          <a:gdLst>
                            <a:gd name="connisteX0" fmla="*/ 819150 w 1009650"/>
                            <a:gd name="connsiteY0" fmla="*/ 28575 h 1704975"/>
                            <a:gd name="connisteX1" fmla="*/ 1009650 w 1009650"/>
                            <a:gd name="connsiteY1" fmla="*/ 352425 h 1704975"/>
                            <a:gd name="connisteX2" fmla="*/ 609600 w 1009650"/>
                            <a:gd name="connsiteY2" fmla="*/ 390525 h 1704975"/>
                            <a:gd name="connisteX3" fmla="*/ 514350 w 1009650"/>
                            <a:gd name="connsiteY3" fmla="*/ 504825 h 1704975"/>
                            <a:gd name="connisteX4" fmla="*/ 485775 w 1009650"/>
                            <a:gd name="connsiteY4" fmla="*/ 952500 h 1704975"/>
                            <a:gd name="connisteX5" fmla="*/ 857250 w 1009650"/>
                            <a:gd name="connsiteY5" fmla="*/ 1362075 h 1704975"/>
                            <a:gd name="connisteX6" fmla="*/ 742950 w 1009650"/>
                            <a:gd name="connsiteY6" fmla="*/ 1619250 h 1704975"/>
                            <a:gd name="connisteX7" fmla="*/ 609600 w 1009650"/>
                            <a:gd name="connsiteY7" fmla="*/ 1704975 h 1704975"/>
                            <a:gd name="connisteX8" fmla="*/ 390525 w 1009650"/>
                            <a:gd name="connsiteY8" fmla="*/ 1657350 h 1704975"/>
                            <a:gd name="connisteX9" fmla="*/ 219075 w 1009650"/>
                            <a:gd name="connsiteY9" fmla="*/ 1476375 h 1704975"/>
                            <a:gd name="connisteX10" fmla="*/ 200025 w 1009650"/>
                            <a:gd name="connsiteY10" fmla="*/ 1323975 h 1704975"/>
                            <a:gd name="connisteX11" fmla="*/ 247650 w 1009650"/>
                            <a:gd name="connsiteY11" fmla="*/ 1123950 h 1704975"/>
                            <a:gd name="connisteX12" fmla="*/ 171450 w 1009650"/>
                            <a:gd name="connsiteY12" fmla="*/ 942975 h 1704975"/>
                            <a:gd name="connisteX13" fmla="*/ 209550 w 1009650"/>
                            <a:gd name="connsiteY13" fmla="*/ 590550 h 1704975"/>
                            <a:gd name="connisteX14" fmla="*/ 209550 w 1009650"/>
                            <a:gd name="connsiteY14" fmla="*/ 304800 h 1704975"/>
                            <a:gd name="connisteX15" fmla="*/ 0 w 1009650"/>
                            <a:gd name="connsiteY15" fmla="*/ 152400 h 1704975"/>
                            <a:gd name="connisteX16" fmla="*/ 104775 w 1009650"/>
                            <a:gd name="connsiteY16" fmla="*/ 28575 h 1704975"/>
                            <a:gd name="connisteX17" fmla="*/ 171450 w 1009650"/>
                            <a:gd name="connsiteY17" fmla="*/ 0 h 1704975"/>
                            <a:gd name="connisteX18" fmla="*/ 428625 w 1009650"/>
                            <a:gd name="connsiteY18" fmla="*/ 161925 h 1704975"/>
                            <a:gd name="connisteX19" fmla="*/ 819150 w 1009650"/>
                            <a:gd name="connsiteY19" fmla="*/ 28575 h 17049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</a:cxnLst>
                          <a:rect l="l" t="t" r="r" b="b"/>
                          <a:pathLst>
                            <a:path w="1009650" h="1704975">
                              <a:moveTo>
                                <a:pt x="819150" y="28575"/>
                              </a:moveTo>
                              <a:lnTo>
                                <a:pt x="1009650" y="352425"/>
                              </a:lnTo>
                              <a:lnTo>
                                <a:pt x="609600" y="390525"/>
                              </a:lnTo>
                              <a:lnTo>
                                <a:pt x="514350" y="504825"/>
                              </a:lnTo>
                              <a:lnTo>
                                <a:pt x="485775" y="952500"/>
                              </a:lnTo>
                              <a:lnTo>
                                <a:pt x="857250" y="1362075"/>
                              </a:lnTo>
                              <a:lnTo>
                                <a:pt x="742950" y="1619250"/>
                              </a:lnTo>
                              <a:lnTo>
                                <a:pt x="609600" y="1704975"/>
                              </a:lnTo>
                              <a:lnTo>
                                <a:pt x="390525" y="1657350"/>
                              </a:lnTo>
                              <a:lnTo>
                                <a:pt x="219075" y="1476375"/>
                              </a:lnTo>
                              <a:lnTo>
                                <a:pt x="200025" y="1323975"/>
                              </a:lnTo>
                              <a:lnTo>
                                <a:pt x="247650" y="1123950"/>
                              </a:lnTo>
                              <a:lnTo>
                                <a:pt x="171450" y="942975"/>
                              </a:lnTo>
                              <a:lnTo>
                                <a:pt x="209550" y="590550"/>
                              </a:lnTo>
                              <a:lnTo>
                                <a:pt x="209550" y="304800"/>
                              </a:lnTo>
                              <a:lnTo>
                                <a:pt x="0" y="152400"/>
                              </a:lnTo>
                              <a:lnTo>
                                <a:pt x="104775" y="28575"/>
                              </a:lnTo>
                              <a:lnTo>
                                <a:pt x="171450" y="0"/>
                              </a:lnTo>
                              <a:lnTo>
                                <a:pt x="428625" y="161925"/>
                              </a:lnTo>
                              <a:lnTo>
                                <a:pt x="819150" y="2857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57.85pt;margin-top:239.95pt;height:134.25pt;width:79.5pt;z-index:1028133888;mso-width-relative:page;mso-height-relative:page;" filled="f" stroked="t" coordsize="1009650,1704975" o:gfxdata="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" path="m819150,28575l1009650,352425,609600,390525,514350,504825,485775,952500,857250,1362075,742950,1619250,609600,1704975,390525,1657350,219075,1476375,200025,1323975,247650,1123950,171450,942975,209550,590550,209550,304800,0,152400,104775,28575,171450,0,428625,161925,819150,28575xe">
                <v:path o:connectlocs="819150,28575;1009650,352425;609600,390525;514350,504825;485775,952500;857250,1362075;742950,1619250;609600,1704975;390525,1657350;219075,1476375;200025,1323975;247650,1123950;171450,942975;209550,590550;209550,304800;0,152400;104775,28575;171450,0;428625,161925;819150,28575" o:connectangles="0,0,0,0,0,0,0,0,0,0,0,0,0,0,0,0,0,0,0,0"/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028132864" behindDoc="0" locked="0" layoutInCell="1" allowOverlap="1">
                <wp:simplePos x="0" y="0"/>
                <wp:positionH relativeFrom="column">
                  <wp:posOffset>5525770</wp:posOffset>
                </wp:positionH>
                <wp:positionV relativeFrom="paragraph">
                  <wp:posOffset>3130550</wp:posOffset>
                </wp:positionV>
                <wp:extent cx="1646555" cy="503555"/>
                <wp:effectExtent l="349885" t="6350" r="22860" b="252095"/>
                <wp:wrapNone/>
                <wp:docPr id="87" name="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503555"/>
                        </a:xfrm>
                        <a:prstGeom prst="wedgeRectCallout">
                          <a:avLst>
                            <a:gd name="adj1" fmla="val -68279"/>
                            <a:gd name="adj2" fmla="val 96027"/>
                          </a:avLst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东南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100-160米，工业集中区安置房，约400人</w:t>
                            </w: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 39" o:spid="_x0000_s1026" o:spt="61" type="#_x0000_t61" style="position:absolute;left:0pt;margin-left:435.1pt;margin-top:246.5pt;height:39.65pt;width:129.65pt;z-index:1028132864;v-text-anchor:middle;mso-width-relative:page;mso-height-relative:page;" filled="f" stroked="t" coordsize="21600,21600" o:gfxdata="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pe1w72wAAAAwBAAAPAAAAAAAAAAEAIAAAACIAAABkcnMvZG93bnJldi54bWxQSwEC&#10;FAAUAAAACACHTuJAtcBhUPEBAADSAwAADgAAAAAAAAABACAAAAAqAQAAZHJzL2Uyb0RvYy54bWxQ&#10;SwUGAAAAAAYABgBZAQAAjQUAAAAA&#10;" adj="-3948,31542">
                <v:fill on="f" focussize="0,0"/>
                <v:stroke weight="1pt" color="#FFFF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eastAsiaTheme="minor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东南</w:t>
                      </w: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100-160米，工业集中区安置房，约400人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27992832" behindDoc="0" locked="0" layoutInCell="1" allowOverlap="1">
                <wp:simplePos x="0" y="0"/>
                <wp:positionH relativeFrom="column">
                  <wp:posOffset>4846320</wp:posOffset>
                </wp:positionH>
                <wp:positionV relativeFrom="paragraph">
                  <wp:posOffset>3676015</wp:posOffset>
                </wp:positionV>
                <wp:extent cx="457200" cy="304800"/>
                <wp:effectExtent l="8890" t="8255" r="10160" b="10795"/>
                <wp:wrapNone/>
                <wp:docPr id="88" name="任意多边形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760720" y="4819015"/>
                          <a:ext cx="457200" cy="304800"/>
                        </a:xfrm>
                        <a:custGeom>
                          <a:avLst/>
                          <a:gdLst>
                            <a:gd name="connisteX0" fmla="*/ 66675 w 457200"/>
                            <a:gd name="connsiteY0" fmla="*/ 0 h 304800"/>
                            <a:gd name="connisteX1" fmla="*/ 0 w 457200"/>
                            <a:gd name="connsiteY1" fmla="*/ 133350 h 304800"/>
                            <a:gd name="connisteX2" fmla="*/ 419100 w 457200"/>
                            <a:gd name="connsiteY2" fmla="*/ 304800 h 304800"/>
                            <a:gd name="connisteX3" fmla="*/ 457200 w 457200"/>
                            <a:gd name="connsiteY3" fmla="*/ 171450 h 304800"/>
                            <a:gd name="connisteX4" fmla="*/ 66675 w 457200"/>
                            <a:gd name="connsiteY4" fmla="*/ 0 h 3048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457200" h="304800">
                              <a:moveTo>
                                <a:pt x="66675" y="0"/>
                              </a:moveTo>
                              <a:lnTo>
                                <a:pt x="0" y="133350"/>
                              </a:lnTo>
                              <a:lnTo>
                                <a:pt x="419100" y="304800"/>
                              </a:lnTo>
                              <a:lnTo>
                                <a:pt x="457200" y="171450"/>
                              </a:lnTo>
                              <a:lnTo>
                                <a:pt x="6667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81.6pt;margin-top:289.45pt;height:24pt;width:36pt;z-index:527992832;mso-width-relative:page;mso-height-relative:page;" filled="f" stroked="t" coordsize="457200,304800" o:gfxdata="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" path="m66675,0l0,133350,419100,304800,457200,171450,66675,0xe">
                <v:path o:connectlocs="66675,0;0,133350;419100,304800;457200,171450;66675,0" o:connectangles="0,0,0,0,0"/>
                <v:fill on="f" focussize="0,0"/>
                <v:stroke weight="1pt" color="#FF0000 [3209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27991808" behindDoc="0" locked="0" layoutInCell="1" allowOverlap="1">
                <wp:simplePos x="0" y="0"/>
                <wp:positionH relativeFrom="column">
                  <wp:posOffset>4713605</wp:posOffset>
                </wp:positionH>
                <wp:positionV relativeFrom="paragraph">
                  <wp:posOffset>1991995</wp:posOffset>
                </wp:positionV>
                <wp:extent cx="1016000" cy="276225"/>
                <wp:effectExtent l="6350" t="6350" r="6350" b="346075"/>
                <wp:wrapNone/>
                <wp:docPr id="45" name="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000" cy="276225"/>
                        </a:xfrm>
                        <a:prstGeom prst="wedgeRectCallout">
                          <a:avLst>
                            <a:gd name="adj1" fmla="val -45875"/>
                            <a:gd name="adj2" fmla="val 165862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FFFF" w:themeColor="background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项目拟建地</w:t>
                            </w: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 228" o:spid="_x0000_s1026" o:spt="61" type="#_x0000_t61" style="position:absolute;left:0pt;margin-left:371.15pt;margin-top:156.85pt;height:21.75pt;width:80pt;z-index:527991808;v-text-anchor:middle;mso-width-relative:page;mso-height-relative:page;" fillcolor="#FFFFFF [3201]" filled="t" stroked="t" coordsize="21600,21600" o:gfxdata="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Fwj9L/WAAAACwEAAA8AAAAAAAAAAQAgAAAAIgAAAGRycy9kb3ducmV2LnhtbFBL&#10;AQIUABQAAAAIAIdO4kAKJHTt+AEAAP0DAAAOAAAAAAAAAAEAIAAAACUBAABkcnMvZTJvRG9jLnht&#10;bFBLBQYAAAAABgAGAFkBAACPBQAAAAA=&#10;" adj="891,46626">
                <v:fill on="t" focussize="0,0"/>
                <v:stroke weight="1pt" color="#70AD47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FFFF" w:themeColor="background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项目拟建地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761324032" behindDoc="0" locked="0" layoutInCell="1" allowOverlap="1">
                <wp:simplePos x="0" y="0"/>
                <wp:positionH relativeFrom="column">
                  <wp:posOffset>5551170</wp:posOffset>
                </wp:positionH>
                <wp:positionV relativeFrom="paragraph">
                  <wp:posOffset>834390</wp:posOffset>
                </wp:positionV>
                <wp:extent cx="533400" cy="381000"/>
                <wp:effectExtent l="6985" t="8255" r="12065" b="10795"/>
                <wp:wrapNone/>
                <wp:docPr id="31" name="任意多边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381000"/>
                        </a:xfrm>
                        <a:custGeom>
                          <a:avLst/>
                          <a:gdLst>
                            <a:gd name="connisteX0" fmla="*/ 28575 w 514350"/>
                            <a:gd name="connsiteY0" fmla="*/ 161925 h 400050"/>
                            <a:gd name="connisteX1" fmla="*/ 0 w 514350"/>
                            <a:gd name="connsiteY1" fmla="*/ 400050 h 400050"/>
                            <a:gd name="connisteX2" fmla="*/ 247650 w 514350"/>
                            <a:gd name="connsiteY2" fmla="*/ 400050 h 400050"/>
                            <a:gd name="connisteX3" fmla="*/ 514350 w 514350"/>
                            <a:gd name="connsiteY3" fmla="*/ 285750 h 400050"/>
                            <a:gd name="connisteX4" fmla="*/ 495300 w 514350"/>
                            <a:gd name="connsiteY4" fmla="*/ 0 h 400050"/>
                            <a:gd name="connisteX5" fmla="*/ 28575 w 514350"/>
                            <a:gd name="connsiteY5" fmla="*/ 161925 h 4000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514350" h="400050">
                              <a:moveTo>
                                <a:pt x="28575" y="161925"/>
                              </a:moveTo>
                              <a:lnTo>
                                <a:pt x="0" y="400050"/>
                              </a:lnTo>
                              <a:lnTo>
                                <a:pt x="247650" y="400050"/>
                              </a:lnTo>
                              <a:lnTo>
                                <a:pt x="514350" y="285750"/>
                              </a:lnTo>
                              <a:lnTo>
                                <a:pt x="495300" y="0"/>
                              </a:lnTo>
                              <a:lnTo>
                                <a:pt x="28575" y="16192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37.1pt;margin-top:65.7pt;height:30pt;width:42pt;z-index:1761324032;mso-width-relative:page;mso-height-relative:page;" filled="f" stroked="t" coordsize="514350,400050" o:gfxdata="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" path="m28575,161925l0,400050,247650,400050,514350,285750,495300,0,28575,161925xe">
                <v:path o:connectlocs="29633,154214;0,381000;256822,381000;533400,272142;513644,0;29633,154214" o:connectangles="0,0,0,0,0,0"/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695309312" behindDoc="0" locked="0" layoutInCell="1" allowOverlap="1">
                <wp:simplePos x="0" y="0"/>
                <wp:positionH relativeFrom="column">
                  <wp:posOffset>3868420</wp:posOffset>
                </wp:positionH>
                <wp:positionV relativeFrom="paragraph">
                  <wp:posOffset>549275</wp:posOffset>
                </wp:positionV>
                <wp:extent cx="1646555" cy="503555"/>
                <wp:effectExtent l="6350" t="6350" r="99695" b="118745"/>
                <wp:wrapNone/>
                <wp:docPr id="49" name="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6555" cy="503555"/>
                        </a:xfrm>
                        <a:prstGeom prst="wedgeRectCallout">
                          <a:avLst>
                            <a:gd name="adj1" fmla="val 52622"/>
                            <a:gd name="adj2" fmla="val 67654"/>
                          </a:avLst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eastAsiaTheme="minor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东北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280-320米，工业集中区集中宿舍及办公楼，约350人</w:t>
                            </w: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 39" o:spid="_x0000_s1026" o:spt="61" type="#_x0000_t61" style="position:absolute;left:0pt;margin-left:304.6pt;margin-top:43.25pt;height:39.65pt;width:129.65pt;z-index:-1599657984;v-text-anchor:middle;mso-width-relative:page;mso-height-relative:page;" filled="f" stroked="t" coordsize="21600,21600" o:gfxdata="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NhE7a2gAAAAoBAAAPAAAAAAAAAAEAIAAAACIAAABkcnMvZG93bnJldi54bWxQSwECFAAU&#10;AAAACACHTuJAX2H89O8BAADRAwAADgAAAAAAAAABACAAAAApAQAAZHJzL2Uyb0RvYy54bWxQSwUG&#10;AAAAAAYABgBZAQAAigUAAAAA&#10;" adj="22166,25413">
                <v:fill on="f" focussize="0,0"/>
                <v:stroke weight="1pt" color="#FFFF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eastAsiaTheme="minor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东北</w:t>
                      </w: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280-320米，工业集中区集中宿舍及办公楼，约350人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326278144" behindDoc="0" locked="0" layoutInCell="1" allowOverlap="1">
                <wp:simplePos x="0" y="0"/>
                <wp:positionH relativeFrom="column">
                  <wp:posOffset>4274820</wp:posOffset>
                </wp:positionH>
                <wp:positionV relativeFrom="paragraph">
                  <wp:posOffset>2439670</wp:posOffset>
                </wp:positionV>
                <wp:extent cx="771525" cy="933450"/>
                <wp:effectExtent l="11430" t="9525" r="17145" b="28575"/>
                <wp:wrapNone/>
                <wp:docPr id="89" name="任意多边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525" cy="933450"/>
                        </a:xfrm>
                        <a:custGeom>
                          <a:avLst/>
                          <a:gdLst>
                            <a:gd name="connisteX0" fmla="*/ 0 w 771525"/>
                            <a:gd name="connsiteY0" fmla="*/ 685800 h 933450"/>
                            <a:gd name="connisteX1" fmla="*/ 533400 w 771525"/>
                            <a:gd name="connsiteY1" fmla="*/ 933450 h 933450"/>
                            <a:gd name="connisteX2" fmla="*/ 771525 w 771525"/>
                            <a:gd name="connsiteY2" fmla="*/ 0 h 933450"/>
                            <a:gd name="connisteX3" fmla="*/ 228600 w 771525"/>
                            <a:gd name="connsiteY3" fmla="*/ 0 h 933450"/>
                            <a:gd name="connisteX4" fmla="*/ 0 w 771525"/>
                            <a:gd name="connsiteY4" fmla="*/ 685800 h 9334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771525" h="933450">
                              <a:moveTo>
                                <a:pt x="0" y="685800"/>
                              </a:moveTo>
                              <a:lnTo>
                                <a:pt x="533400" y="933450"/>
                              </a:lnTo>
                              <a:lnTo>
                                <a:pt x="771525" y="0"/>
                              </a:lnTo>
                              <a:lnTo>
                                <a:pt x="228600" y="0"/>
                              </a:lnTo>
                              <a:lnTo>
                                <a:pt x="0" y="68580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36.6pt;margin-top:192.1pt;height:73.5pt;width:60.75pt;z-index:326278144;mso-width-relative:page;mso-height-relative:page;" filled="f" stroked="t" coordsize="771525,933450" o:gfxdata="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" path="m0,685800l533400,933450,771525,0,228600,0,0,685800xe">
                <v:path o:connectlocs="0,685800;533400,933450;771525,0;228600,0;0,685800" o:connectangles="0,0,0,0,0"/>
                <v:fill on="f" focussize="0,0"/>
                <v:stroke weight="1.5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4168064000" behindDoc="0" locked="0" layoutInCell="1" allowOverlap="1">
            <wp:simplePos x="0" y="0"/>
            <wp:positionH relativeFrom="column">
              <wp:posOffset>7722235</wp:posOffset>
            </wp:positionH>
            <wp:positionV relativeFrom="paragraph">
              <wp:posOffset>59055</wp:posOffset>
            </wp:positionV>
            <wp:extent cx="1130300" cy="817245"/>
            <wp:effectExtent l="0" t="0" r="12700" b="1905"/>
            <wp:wrapNone/>
            <wp:docPr id="90" name="图片 90" descr="邵阳县风玫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邵阳县风玫瑰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817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858885" cy="4819650"/>
            <wp:effectExtent l="0" t="0" r="1841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542" w:firstLineChars="2300"/>
        <w:jc w:val="both"/>
        <w:rPr>
          <w:rFonts w:hint="eastAsia" w:ascii="宋体" w:hAnsi="宋体" w:eastAsia="宋体" w:cs="宋体"/>
          <w:b/>
          <w:sz w:val="24"/>
        </w:rPr>
      </w:pPr>
      <w:r>
        <w:rPr>
          <w:rFonts w:hint="eastAsia" w:ascii="宋体" w:hAnsi="宋体" w:eastAsia="宋体" w:cs="宋体"/>
          <w:b/>
          <w:sz w:val="24"/>
        </w:rPr>
        <w:t>附图</w:t>
      </w:r>
      <w:r>
        <w:rPr>
          <w:rFonts w:hint="eastAsia" w:ascii="宋体" w:hAnsi="宋体" w:eastAsia="宋体" w:cs="宋体"/>
          <w:b/>
          <w:sz w:val="24"/>
          <w:lang w:val="en-US" w:eastAsia="zh-CN"/>
        </w:rPr>
        <w:t>4</w:t>
      </w:r>
      <w:r>
        <w:rPr>
          <w:rFonts w:hint="eastAsia" w:ascii="宋体" w:hAnsi="宋体" w:eastAsia="宋体" w:cs="宋体"/>
          <w:b/>
          <w:sz w:val="24"/>
        </w:rPr>
        <w:t xml:space="preserve">  项目</w:t>
      </w:r>
      <w:r>
        <w:rPr>
          <w:rFonts w:hint="eastAsia" w:ascii="宋体" w:hAnsi="宋体" w:eastAsia="宋体" w:cs="宋体"/>
          <w:b/>
          <w:sz w:val="24"/>
          <w:lang w:eastAsia="zh-CN"/>
        </w:rPr>
        <w:t>主要保护</w:t>
      </w:r>
      <w:r>
        <w:rPr>
          <w:rFonts w:hint="eastAsia" w:ascii="宋体" w:hAnsi="宋体" w:eastAsia="宋体" w:cs="宋体"/>
          <w:b/>
          <w:sz w:val="24"/>
        </w:rPr>
        <w:t>目标示意图</w:t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122151936" behindDoc="0" locked="0" layoutInCell="1" allowOverlap="1">
                <wp:simplePos x="0" y="0"/>
                <wp:positionH relativeFrom="column">
                  <wp:posOffset>5622925</wp:posOffset>
                </wp:positionH>
                <wp:positionV relativeFrom="paragraph">
                  <wp:posOffset>1181100</wp:posOffset>
                </wp:positionV>
                <wp:extent cx="1390650" cy="276225"/>
                <wp:effectExtent l="4445" t="4445" r="14605" b="5080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276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项目拟建地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75pt;margin-top:93pt;height:21.75pt;width:109.5pt;z-index:2122151936;mso-width-relative:page;mso-height-relative:page;" fillcolor="#FFFFFF [3212]" filled="t" stroked="t" coordsize="21600,21600" o:gfxdata="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siv5PYAAAADAEAAA8AAAAAAAAAAQAgAAAAIgAAAGRycy9kb3du&#10;cmV2LnhtbFBLAQIUABQAAAAIAIdO4kCYt49gOAIAAGwEAAAOAAAAAAAAAAEAIAAAACcBAABkcnMv&#10;ZTJvRG9jLnhtbFBLBQYAAAAABgAGAFkBAADRBQAAAAA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项目拟建地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122152960" behindDoc="0" locked="0" layoutInCell="1" allowOverlap="1">
                <wp:simplePos x="0" y="0"/>
                <wp:positionH relativeFrom="column">
                  <wp:posOffset>5194300</wp:posOffset>
                </wp:positionH>
                <wp:positionV relativeFrom="paragraph">
                  <wp:posOffset>1319530</wp:posOffset>
                </wp:positionV>
                <wp:extent cx="428625" cy="13970"/>
                <wp:effectExtent l="0" t="43180" r="9525" b="57150"/>
                <wp:wrapNone/>
                <wp:docPr id="83" name="直接箭头连接符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82" idx="1"/>
                      </wps:cNvCnPr>
                      <wps:spPr>
                        <a:xfrm flipH="1">
                          <a:off x="6527165" y="2500630"/>
                          <a:ext cx="428625" cy="1397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409pt;margin-top:103.9pt;height:1.1pt;width:33.75pt;z-index:2122152960;mso-width-relative:page;mso-height-relative:page;" filled="f" stroked="t" coordsize="21600,21600" o:gfxdata="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ab2U52QAAAAsB&#10;AAAPAAAAAAAAAAEAIAAAACIAAABkcnMvZG93bnJldi54bWxQSwECFAAUAAAACACHTuJAYB9IvRoC&#10;AADlAwAADgAAAAAAAAABACAAAAAoAQAAZHJzL2Uyb0RvYy54bWxQSwUGAAAAAAYABgBZAQAAtAUA&#10;AAAA&#10;">
                <v:fill on="f" focussize="0,0"/>
                <v:stroke weight="1.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b/>
          <w:sz w:val="28"/>
          <w:szCs w:val="28"/>
        </w:rPr>
        <w:drawing>
          <wp:inline distT="0" distB="0" distL="114300" distR="114300">
            <wp:extent cx="9055100" cy="4868545"/>
            <wp:effectExtent l="0" t="0" r="12700" b="8255"/>
            <wp:docPr id="69" name="图片 1" descr="附图3邵阳县工业集中区土地使用规划图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" descr="附图3邵阳县工业集中区土地使用规划图_看图王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055100" cy="48685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default" w:ascii="Times New Roman" w:hAnsi="Times New Roman" w:eastAsia="宋体" w:cs="Times New Roman"/>
          <w:b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sz w:val="24"/>
          <w:szCs w:val="24"/>
        </w:rPr>
        <w:t>附图</w:t>
      </w:r>
      <w:r>
        <w:rPr>
          <w:rFonts w:hint="default" w:ascii="Times New Roman" w:hAnsi="Times New Roman" w:eastAsia="宋体" w:cs="Times New Roman"/>
          <w:b/>
          <w:sz w:val="24"/>
          <w:szCs w:val="24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b/>
          <w:sz w:val="24"/>
          <w:szCs w:val="24"/>
        </w:rPr>
        <w:t xml:space="preserve">  邵阳县工业集中区土地使用规划图</w:t>
      </w:r>
    </w:p>
    <w:p>
      <w:pPr>
        <w:spacing w:line="360" w:lineRule="auto"/>
        <w:jc w:val="center"/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1186903040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3604260</wp:posOffset>
                </wp:positionV>
                <wp:extent cx="1752600" cy="466725"/>
                <wp:effectExtent l="4445" t="4445" r="14605" b="5080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466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zh-CN"/>
                              </w:rPr>
                              <w:t>二期建设</w:t>
                            </w:r>
                          </w:p>
                          <w:p>
                            <w:pPr>
                              <w:rPr>
                                <w:rFonts w:hint="eastAsia" w:eastAsiaTheme="minorEastAsia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zh-CN"/>
                              </w:rPr>
                              <w:t>一号楼（生产中心、研发中心）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0.2pt;margin-top:283.8pt;height:36.75pt;width:138pt;z-index:1186903040;mso-width-relative:page;mso-height-relative:page;" fillcolor="#FFFFFF [3201]" filled="t" stroked="t" coordsize="21600,21600" o:gfxdata="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tk9q51wAAAAsBAAAPAAAAAAAAAAEAIAAAACIAAABkcnMv&#10;ZG93bnJldi54bWxQSwECFAAUAAAACACHTuJA8OFj7T0CAABrBAAADgAAAAAAAAABACAAAAAmAQAA&#10;ZHJzL2Uyb0RvYy54bWxQSwUGAAAAAAYABgBZAQAA1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eastAsia="zh-CN"/>
                        </w:rPr>
                        <w:t>二期建设</w:t>
                      </w:r>
                    </w:p>
                    <w:p>
                      <w:pPr>
                        <w:rPr>
                          <w:rFonts w:hint="eastAsia" w:eastAsiaTheme="minorEastAsia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eastAsia="zh-CN"/>
                        </w:rPr>
                        <w:t>一号楼（生产中心、研发中心）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4011062272" behindDoc="0" locked="0" layoutInCell="1" allowOverlap="1">
            <wp:simplePos x="0" y="0"/>
            <wp:positionH relativeFrom="column">
              <wp:posOffset>7745730</wp:posOffset>
            </wp:positionH>
            <wp:positionV relativeFrom="paragraph">
              <wp:posOffset>-45085</wp:posOffset>
            </wp:positionV>
            <wp:extent cx="1130300" cy="817245"/>
            <wp:effectExtent l="0" t="0" r="12700" b="1905"/>
            <wp:wrapNone/>
            <wp:docPr id="85" name="图片 6" descr="邵阳县风玫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6" descr="邵阳县风玫瑰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817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863330" cy="4933950"/>
            <wp:effectExtent l="0" t="0" r="13970" b="0"/>
            <wp:docPr id="7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33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875154432" behindDoc="0" locked="0" layoutInCell="1" allowOverlap="1">
                <wp:simplePos x="0" y="0"/>
                <wp:positionH relativeFrom="column">
                  <wp:posOffset>2736215</wp:posOffset>
                </wp:positionH>
                <wp:positionV relativeFrom="paragraph">
                  <wp:posOffset>2537460</wp:posOffset>
                </wp:positionV>
                <wp:extent cx="1295400" cy="353060"/>
                <wp:effectExtent l="4445" t="4445" r="14605" b="23495"/>
                <wp:wrapNone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353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zh-CN"/>
                              </w:rPr>
                              <w:t>二号楼（大数据中心）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5.45pt;margin-top:199.8pt;height:27.8pt;width:102pt;z-index:875154432;mso-width-relative:page;mso-height-relative:page;" fillcolor="#FFFFFF [3201]" filled="t" stroked="t" coordsize="21600,21600" o:gfxdata="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ngjCFdcAAAALAQAADwAAAAAAAAABACAAAAAiAAAAZHJz&#10;L2Rvd25yZXYueG1sUEsBAhQAFAAAAAgAh07iQAIzLv8+AgAAawQAAA4AAAAAAAAAAQAgAAAAJgEA&#10;AGRycy9lMm9Eb2MueG1sUEsFBgAAAAAGAAYAWQEAANY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eastAsia="zh-CN"/>
                        </w:rPr>
                        <w:t>二号楼（大数据中心）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63405824" behindDoc="0" locked="0" layoutInCell="1" allowOverlap="1">
                <wp:simplePos x="0" y="0"/>
                <wp:positionH relativeFrom="column">
                  <wp:posOffset>2974340</wp:posOffset>
                </wp:positionH>
                <wp:positionV relativeFrom="paragraph">
                  <wp:posOffset>1461135</wp:posOffset>
                </wp:positionV>
                <wp:extent cx="1143000" cy="495300"/>
                <wp:effectExtent l="4445" t="4445" r="14605" b="14605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495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zh-CN"/>
                              </w:rPr>
                              <w:t>三号楼（仓储中心、办公综合楼）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4.2pt;margin-top:115.05pt;height:39pt;width:90pt;z-index:563405824;mso-width-relative:page;mso-height-relative:page;" fillcolor="#FFFFFF [3201]" filled="t" stroked="t" coordsize="21600,21600" o:gfxdata="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gklYrtcAAAALAQAADwAAAAAAAAABACAAAAAiAAAAZHJzL2Rv&#10;d25yZXYueG1sUEsBAhQAFAAAAAgAh07iQND/kuM7AgAAawQAAA4AAAAAAAAAAQAgAAAAJgEAAGRy&#10;cy9lMm9Eb2MueG1sUEsFBgAAAAAGAAYAWQEAANM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eastAsia="zh-CN"/>
                        </w:rPr>
                        <w:t>三号楼（仓储中心、办公综合楼）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322801152" behindDoc="0" locked="0" layoutInCell="1" allowOverlap="1">
                <wp:simplePos x="0" y="0"/>
                <wp:positionH relativeFrom="column">
                  <wp:posOffset>3336290</wp:posOffset>
                </wp:positionH>
                <wp:positionV relativeFrom="paragraph">
                  <wp:posOffset>537210</wp:posOffset>
                </wp:positionV>
                <wp:extent cx="1143000" cy="495300"/>
                <wp:effectExtent l="4445" t="4445" r="14605" b="1460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495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zh-CN"/>
                              </w:rPr>
                              <w:t>四号楼（工厂员工楼）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2.7pt;margin-top:42.3pt;height:39pt;width:90pt;z-index:-972166144;mso-width-relative:page;mso-height-relative:page;" fillcolor="#FFFFFF [3201]" filled="t" stroked="t" coordsize="21600,21600" o:gfxdata="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b4vPQ1gAAAAoBAAAPAAAAAAAAAAEAIAAAACIAAABkcnMvZG93&#10;bnJldi54bWxQSwECFAAUAAAACACHTuJAd6AjIDsCAABrBAAADgAAAAAAAAABACAAAAAlAQAAZHJz&#10;L2Uyb0RvYy54bWxQSwUGAAAAAAYABgBZAQAA0g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eastAsia="zh-CN"/>
                        </w:rPr>
                        <w:t>四号楼（工厂员工楼）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787229184" behindDoc="0" locked="0" layoutInCell="1" allowOverlap="1">
                <wp:simplePos x="0" y="0"/>
                <wp:positionH relativeFrom="column">
                  <wp:posOffset>5488940</wp:posOffset>
                </wp:positionH>
                <wp:positionV relativeFrom="paragraph">
                  <wp:posOffset>784860</wp:posOffset>
                </wp:positionV>
                <wp:extent cx="1143000" cy="495300"/>
                <wp:effectExtent l="4445" t="4445" r="14605" b="1460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495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zh-CN"/>
                              </w:rPr>
                              <w:t>五号楼（生活配套、后勤服务）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2.2pt;margin-top:61.8pt;height:39pt;width:90pt;z-index:1787229184;mso-width-relative:page;mso-height-relative:page;" fillcolor="#FFFFFF [3201]" filled="t" stroked="t" coordsize="21600,21600" o:gfxdata="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MDr0c1gAAAAwBAAAPAAAAAAAAAAEAIAAAACIAAABkcnMvZG93&#10;bnJldi54bWxQSwECFAAUAAAACACHTuJAu9EuwjsCAABrBAAADgAAAAAAAAABACAAAAAlAQAAZHJz&#10;L2Uyb0RvYy54bWxQSwUGAAAAAAYABgBZAQAA0g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eastAsia="zh-CN"/>
                        </w:rPr>
                        <w:t>五号楼（生活配套、后勤服务）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center"/>
        <w:rPr>
          <w:rFonts w:hint="eastAsia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z w:val="24"/>
          <w:szCs w:val="24"/>
        </w:rPr>
        <w:t>附图</w:t>
      </w:r>
      <w:r>
        <w:rPr>
          <w:rFonts w:hint="eastAsia" w:ascii="Times New Roman" w:hAnsi="Times New Roman" w:eastAsia="宋体" w:cs="Times New Roman"/>
          <w:b/>
          <w:sz w:val="24"/>
          <w:szCs w:val="24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b/>
          <w:sz w:val="24"/>
          <w:szCs w:val="24"/>
        </w:rPr>
        <w:t xml:space="preserve">  </w:t>
      </w:r>
      <w:r>
        <w:rPr>
          <w:rFonts w:hint="eastAsia" w:ascii="Times New Roman" w:hAnsi="Times New Roman" w:eastAsia="宋体" w:cs="Times New Roman"/>
          <w:b/>
          <w:sz w:val="24"/>
          <w:szCs w:val="24"/>
          <w:lang w:eastAsia="zh-CN"/>
        </w:rPr>
        <w:t>项目平面布置</w:t>
      </w:r>
      <w:r>
        <w:rPr>
          <w:rFonts w:hint="default" w:ascii="Times New Roman" w:hAnsi="Times New Roman" w:eastAsia="宋体" w:cs="Times New Roman"/>
          <w:b/>
          <w:sz w:val="24"/>
          <w:szCs w:val="24"/>
        </w:rPr>
        <w:t>图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2D554A7"/>
    <w:rsid w:val="01B57D58"/>
    <w:rsid w:val="04450B4C"/>
    <w:rsid w:val="112476E8"/>
    <w:rsid w:val="1D0D29AD"/>
    <w:rsid w:val="2A700612"/>
    <w:rsid w:val="3DC82FD8"/>
    <w:rsid w:val="3F9217BD"/>
    <w:rsid w:val="4BDF52F1"/>
    <w:rsid w:val="4CC340C8"/>
    <w:rsid w:val="5280581E"/>
    <w:rsid w:val="52D554A7"/>
    <w:rsid w:val="57110F23"/>
    <w:rsid w:val="5BCE7D05"/>
    <w:rsid w:val="68BE2845"/>
    <w:rsid w:val="6D535020"/>
    <w:rsid w:val="78E0674B"/>
    <w:rsid w:val="7A067E99"/>
    <w:rsid w:val="7EAC27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2018-06-25T07:53:00Z</dcterms:created>
  <dc:creator>LostbOox</dc:creator>
  <cp:lastModifiedBy>LostbOox</cp:lastModifiedBy>
  <cp:lastPrinted>2018-07-11T06:53:00Z</cp:lastPrinted>
  <dcterms:modified xsi:type="dcterms:W3CDTF">2018-07-30T07:57:02Z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